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A9" w:rsidRDefault="006877A9" w:rsidP="005B37EB">
      <w:pPr>
        <w:jc w:val="center"/>
        <w:rPr>
          <w:rFonts w:ascii="Times New Roman" w:hAnsi="Times New Roman"/>
          <w:sz w:val="28"/>
          <w:szCs w:val="28"/>
        </w:rPr>
      </w:pPr>
      <w:r w:rsidRPr="007746EC">
        <w:rPr>
          <w:rFonts w:ascii="Times New Roman" w:hAnsi="Times New Roman"/>
          <w:sz w:val="28"/>
          <w:szCs w:val="28"/>
        </w:rPr>
        <w:t>Планы практических занятий</w:t>
      </w:r>
    </w:p>
    <w:p w:rsidR="006877A9" w:rsidRPr="007746EC" w:rsidRDefault="006877A9" w:rsidP="005B37EB">
      <w:pPr>
        <w:jc w:val="center"/>
        <w:rPr>
          <w:rFonts w:ascii="Times New Roman" w:hAnsi="Times New Roman"/>
          <w:sz w:val="28"/>
          <w:szCs w:val="28"/>
        </w:rPr>
      </w:pPr>
      <w:r>
        <w:rPr>
          <w:rFonts w:ascii="Times New Roman" w:hAnsi="Times New Roman"/>
          <w:sz w:val="28"/>
          <w:szCs w:val="28"/>
        </w:rPr>
        <w:t>по немецкому языку для студентов 1 курса всех специальностей</w:t>
      </w:r>
    </w:p>
    <w:p w:rsidR="006877A9" w:rsidRPr="007746EC" w:rsidRDefault="006877A9" w:rsidP="005B37EB">
      <w:pPr>
        <w:jc w:val="center"/>
        <w:rPr>
          <w:rFonts w:ascii="Times New Roman" w:hAnsi="Times New Roman"/>
          <w:sz w:val="28"/>
          <w:szCs w:val="28"/>
        </w:rPr>
      </w:pPr>
      <w:r w:rsidRPr="007746EC">
        <w:rPr>
          <w:rFonts w:ascii="Times New Roman" w:hAnsi="Times New Roman"/>
          <w:sz w:val="28"/>
          <w:szCs w:val="28"/>
        </w:rPr>
        <w:t>1 курс (1 семестр)</w:t>
      </w:r>
    </w:p>
    <w:p w:rsidR="006877A9" w:rsidRDefault="006877A9" w:rsidP="002131DB">
      <w:pPr>
        <w:rPr>
          <w:rFonts w:ascii="Times New Roman" w:hAnsi="Times New Roman"/>
          <w:sz w:val="28"/>
          <w:szCs w:val="28"/>
        </w:rPr>
      </w:pPr>
      <w:r w:rsidRPr="007746EC">
        <w:rPr>
          <w:rFonts w:ascii="Times New Roman" w:hAnsi="Times New Roman"/>
          <w:sz w:val="28"/>
          <w:szCs w:val="28"/>
        </w:rPr>
        <w:t xml:space="preserve">Модуль 1 </w:t>
      </w:r>
    </w:p>
    <w:p w:rsidR="006877A9" w:rsidRPr="00C62290" w:rsidRDefault="006877A9" w:rsidP="00C62290">
      <w:pPr>
        <w:pStyle w:val="ListParagraph"/>
        <w:ind w:left="0"/>
        <w:jc w:val="both"/>
        <w:rPr>
          <w:rFonts w:ascii="Times New Roman" w:hAnsi="Times New Roman"/>
          <w:sz w:val="28"/>
          <w:szCs w:val="28"/>
        </w:rPr>
      </w:pPr>
      <w:r w:rsidRPr="00C62290">
        <w:rPr>
          <w:rFonts w:ascii="Times New Roman" w:hAnsi="Times New Roman"/>
          <w:sz w:val="28"/>
          <w:szCs w:val="28"/>
        </w:rPr>
        <w:t>1. Лексическая тема:  Рабочий день. Распорядок дня. Грамматика: Спряжение глаголов в настоящем времени. Личные местоимения. (Л.1 стр. 4-</w:t>
      </w:r>
      <w:smartTag w:uri="urn:schemas-microsoft-com:office:smarttags" w:element="metricconverter">
        <w:smartTagPr>
          <w:attr w:name="ProductID" w:val="6, Л"/>
        </w:smartTagPr>
        <w:r w:rsidRPr="00C62290">
          <w:rPr>
            <w:rFonts w:ascii="Times New Roman" w:hAnsi="Times New Roman"/>
            <w:sz w:val="28"/>
            <w:szCs w:val="28"/>
          </w:rPr>
          <w:t>6, Л</w:t>
        </w:r>
      </w:smartTag>
      <w:r w:rsidRPr="00C62290">
        <w:rPr>
          <w:rFonts w:ascii="Times New Roman" w:hAnsi="Times New Roman"/>
          <w:sz w:val="28"/>
          <w:szCs w:val="28"/>
        </w:rPr>
        <w:t>.3 стр. 8-</w:t>
      </w:r>
      <w:smartTag w:uri="urn:schemas-microsoft-com:office:smarttags" w:element="metricconverter">
        <w:smartTagPr>
          <w:attr w:name="ProductID" w:val="9, Л"/>
        </w:smartTagPr>
        <w:r w:rsidRPr="00C62290">
          <w:rPr>
            <w:rFonts w:ascii="Times New Roman" w:hAnsi="Times New Roman"/>
            <w:sz w:val="28"/>
            <w:szCs w:val="28"/>
          </w:rPr>
          <w:t>9, Л</w:t>
        </w:r>
      </w:smartTag>
      <w:r w:rsidRPr="00C62290">
        <w:rPr>
          <w:rFonts w:ascii="Times New Roman" w:hAnsi="Times New Roman"/>
          <w:sz w:val="28"/>
          <w:szCs w:val="28"/>
        </w:rPr>
        <w:t>.1 стр. 21-22, упр. 4,11, Л.3 стр.29-30)</w:t>
      </w:r>
    </w:p>
    <w:p w:rsidR="006877A9" w:rsidRPr="00C62290" w:rsidRDefault="006877A9" w:rsidP="00C62290">
      <w:pPr>
        <w:pStyle w:val="Footer"/>
        <w:rPr>
          <w:rFonts w:ascii="Times New Roman" w:hAnsi="Times New Roman"/>
          <w:sz w:val="28"/>
          <w:szCs w:val="28"/>
        </w:rPr>
      </w:pPr>
      <w:r w:rsidRPr="00C62290">
        <w:rPr>
          <w:rFonts w:ascii="Times New Roman" w:hAnsi="Times New Roman"/>
          <w:sz w:val="28"/>
          <w:szCs w:val="28"/>
        </w:rPr>
        <w:t>2. Лексическая тема: Распорядок дня. Досуг. Грамматика: Возвратные глаголы. Прошедшее время. (Л.1 стр. 44-45)</w:t>
      </w:r>
    </w:p>
    <w:p w:rsidR="006877A9" w:rsidRPr="00C62290" w:rsidRDefault="006877A9" w:rsidP="00BB1379">
      <w:pPr>
        <w:pStyle w:val="ListParagraph"/>
        <w:ind w:left="0"/>
        <w:jc w:val="both"/>
        <w:rPr>
          <w:rFonts w:ascii="Times New Roman" w:hAnsi="Times New Roman"/>
          <w:sz w:val="28"/>
          <w:szCs w:val="28"/>
        </w:rPr>
      </w:pPr>
      <w:r w:rsidRPr="00C62290">
        <w:rPr>
          <w:rFonts w:ascii="Times New Roman" w:hAnsi="Times New Roman"/>
          <w:sz w:val="28"/>
          <w:szCs w:val="28"/>
        </w:rPr>
        <w:t xml:space="preserve">3. Лексическая тема: Спорт. Любимый вид спорта. Грамматика: Модальные глаголы(Л.1 стр. </w:t>
      </w:r>
      <w:smartTag w:uri="urn:schemas-microsoft-com:office:smarttags" w:element="metricconverter">
        <w:smartTagPr>
          <w:attr w:name="ProductID" w:val="46, Л"/>
        </w:smartTagPr>
        <w:r w:rsidRPr="00C62290">
          <w:rPr>
            <w:rFonts w:ascii="Times New Roman" w:hAnsi="Times New Roman"/>
            <w:sz w:val="28"/>
            <w:szCs w:val="28"/>
          </w:rPr>
          <w:t>46, Л</w:t>
        </w:r>
      </w:smartTag>
      <w:r w:rsidRPr="00C62290">
        <w:rPr>
          <w:rFonts w:ascii="Times New Roman" w:hAnsi="Times New Roman"/>
          <w:sz w:val="28"/>
          <w:szCs w:val="28"/>
        </w:rPr>
        <w:t>.3 стр.47-48)</w:t>
      </w:r>
    </w:p>
    <w:p w:rsidR="006877A9" w:rsidRPr="00C62290" w:rsidRDefault="006877A9" w:rsidP="00C62290">
      <w:pPr>
        <w:pStyle w:val="ListParagraph"/>
        <w:ind w:left="0"/>
        <w:jc w:val="both"/>
        <w:rPr>
          <w:rFonts w:ascii="Times New Roman" w:hAnsi="Times New Roman"/>
          <w:sz w:val="28"/>
          <w:szCs w:val="28"/>
        </w:rPr>
      </w:pPr>
    </w:p>
    <w:p w:rsidR="006877A9" w:rsidRPr="00C62290" w:rsidRDefault="006877A9" w:rsidP="00C62290">
      <w:pPr>
        <w:pStyle w:val="ListParagraph"/>
        <w:ind w:left="0"/>
        <w:jc w:val="both"/>
        <w:rPr>
          <w:rFonts w:ascii="Times New Roman" w:hAnsi="Times New Roman"/>
          <w:sz w:val="28"/>
          <w:szCs w:val="28"/>
        </w:rPr>
      </w:pPr>
      <w:r w:rsidRPr="00C62290">
        <w:rPr>
          <w:rFonts w:ascii="Times New Roman" w:hAnsi="Times New Roman"/>
          <w:sz w:val="28"/>
          <w:szCs w:val="28"/>
        </w:rPr>
        <w:t>4. Лексическая тема: Времена года. Грамматика: Безличные предложения. Степени сравнения прилагательных. (Л.1 стр. 107-108)</w:t>
      </w:r>
    </w:p>
    <w:p w:rsidR="006877A9" w:rsidRPr="00C62290" w:rsidRDefault="006877A9" w:rsidP="00C62290">
      <w:pPr>
        <w:pStyle w:val="ListParagraph"/>
        <w:ind w:left="0"/>
        <w:jc w:val="both"/>
        <w:rPr>
          <w:rFonts w:ascii="Times New Roman" w:hAnsi="Times New Roman"/>
          <w:sz w:val="28"/>
          <w:szCs w:val="28"/>
        </w:rPr>
      </w:pPr>
    </w:p>
    <w:p w:rsidR="006877A9" w:rsidRPr="00C62290" w:rsidRDefault="006877A9" w:rsidP="00C62290">
      <w:pPr>
        <w:pStyle w:val="ListParagraph"/>
        <w:ind w:left="0"/>
        <w:jc w:val="both"/>
        <w:rPr>
          <w:rFonts w:ascii="Times New Roman" w:hAnsi="Times New Roman"/>
          <w:sz w:val="28"/>
          <w:szCs w:val="28"/>
        </w:rPr>
      </w:pPr>
      <w:r w:rsidRPr="00C62290">
        <w:rPr>
          <w:rFonts w:ascii="Times New Roman" w:hAnsi="Times New Roman"/>
          <w:sz w:val="28"/>
          <w:szCs w:val="28"/>
        </w:rPr>
        <w:t>5. Лексическая тема: Времена года. Грамматика: Безличные предложения. Степени сравнения прилагательных. (Л.1 стр. 110, упр.6,7) (Л.1 стр. 110, упр.8,10)</w:t>
      </w:r>
    </w:p>
    <w:p w:rsidR="006877A9" w:rsidRPr="00C62290" w:rsidRDefault="006877A9" w:rsidP="00C62290">
      <w:pPr>
        <w:snapToGrid w:val="0"/>
        <w:jc w:val="both"/>
        <w:rPr>
          <w:rFonts w:ascii="Times New Roman" w:hAnsi="Times New Roman"/>
          <w:sz w:val="28"/>
          <w:szCs w:val="28"/>
        </w:rPr>
      </w:pPr>
      <w:r w:rsidRPr="00C62290">
        <w:rPr>
          <w:rFonts w:ascii="Times New Roman" w:hAnsi="Times New Roman"/>
          <w:sz w:val="28"/>
          <w:szCs w:val="28"/>
        </w:rPr>
        <w:t>6. Лексическая тема: Казахстан. Географическое положение. Грамматика: Прошедшее время (</w:t>
      </w:r>
      <w:r w:rsidRPr="00C62290">
        <w:rPr>
          <w:rFonts w:ascii="Times New Roman" w:hAnsi="Times New Roman"/>
          <w:sz w:val="28"/>
          <w:szCs w:val="28"/>
          <w:lang w:val="en-US"/>
        </w:rPr>
        <w:t>Imperfekt</w:t>
      </w:r>
      <w:r w:rsidRPr="00C62290">
        <w:rPr>
          <w:rFonts w:ascii="Times New Roman" w:hAnsi="Times New Roman"/>
          <w:sz w:val="28"/>
          <w:szCs w:val="28"/>
        </w:rPr>
        <w:t xml:space="preserve">) (Л.1 стр. </w:t>
      </w:r>
      <w:smartTag w:uri="urn:schemas-microsoft-com:office:smarttags" w:element="metricconverter">
        <w:smartTagPr>
          <w:attr w:name="ProductID" w:val="115, Л"/>
        </w:smartTagPr>
        <w:r w:rsidRPr="00C62290">
          <w:rPr>
            <w:rFonts w:ascii="Times New Roman" w:hAnsi="Times New Roman"/>
            <w:sz w:val="28"/>
            <w:szCs w:val="28"/>
          </w:rPr>
          <w:t>115, Л</w:t>
        </w:r>
      </w:smartTag>
      <w:r w:rsidRPr="00C62290">
        <w:rPr>
          <w:rFonts w:ascii="Times New Roman" w:hAnsi="Times New Roman"/>
          <w:sz w:val="28"/>
          <w:szCs w:val="28"/>
        </w:rPr>
        <w:t>.3 стр.36-37)</w:t>
      </w:r>
    </w:p>
    <w:p w:rsidR="006877A9" w:rsidRPr="00C62290" w:rsidRDefault="006877A9" w:rsidP="00C62290">
      <w:pPr>
        <w:rPr>
          <w:rFonts w:ascii="Times New Roman" w:hAnsi="Times New Roman"/>
          <w:sz w:val="28"/>
          <w:szCs w:val="28"/>
        </w:rPr>
      </w:pPr>
      <w:r w:rsidRPr="00C62290">
        <w:rPr>
          <w:rFonts w:ascii="Times New Roman" w:hAnsi="Times New Roman"/>
          <w:sz w:val="28"/>
          <w:szCs w:val="28"/>
        </w:rPr>
        <w:t>7. Лексическая тема: Казахстан. Достопримечательности Казахстана.Грамматика: Прошедшее время (</w:t>
      </w:r>
      <w:r w:rsidRPr="00C62290">
        <w:rPr>
          <w:rFonts w:ascii="Times New Roman" w:hAnsi="Times New Roman"/>
          <w:sz w:val="28"/>
          <w:szCs w:val="28"/>
          <w:lang w:val="en-US"/>
        </w:rPr>
        <w:t>Imperfekt</w:t>
      </w:r>
      <w:r w:rsidRPr="00C62290">
        <w:rPr>
          <w:rFonts w:ascii="Times New Roman" w:hAnsi="Times New Roman"/>
          <w:sz w:val="28"/>
          <w:szCs w:val="28"/>
        </w:rPr>
        <w:t xml:space="preserve">)  (Л.1 стр. </w:t>
      </w:r>
      <w:smartTag w:uri="urn:schemas-microsoft-com:office:smarttags" w:element="metricconverter">
        <w:smartTagPr>
          <w:attr w:name="ProductID" w:val="117, Л"/>
        </w:smartTagPr>
        <w:r w:rsidRPr="00C62290">
          <w:rPr>
            <w:rFonts w:ascii="Times New Roman" w:hAnsi="Times New Roman"/>
            <w:sz w:val="28"/>
            <w:szCs w:val="28"/>
          </w:rPr>
          <w:t>117, Л</w:t>
        </w:r>
      </w:smartTag>
      <w:r w:rsidRPr="00C62290">
        <w:rPr>
          <w:rFonts w:ascii="Times New Roman" w:hAnsi="Times New Roman"/>
          <w:sz w:val="28"/>
          <w:szCs w:val="28"/>
        </w:rPr>
        <w:t>.3 стр.38-41)</w:t>
      </w:r>
    </w:p>
    <w:p w:rsidR="006877A9" w:rsidRPr="00667AD3" w:rsidRDefault="006877A9" w:rsidP="00AB42B1">
      <w:pPr>
        <w:pStyle w:val="ListParagraph"/>
        <w:snapToGrid w:val="0"/>
        <w:ind w:left="0"/>
        <w:jc w:val="both"/>
        <w:rPr>
          <w:rFonts w:ascii="Times New Roman" w:hAnsi="Times New Roman"/>
          <w:sz w:val="24"/>
          <w:szCs w:val="24"/>
        </w:rPr>
      </w:pPr>
      <w:r w:rsidRPr="00C62290">
        <w:rPr>
          <w:rFonts w:ascii="Times New Roman" w:hAnsi="Times New Roman"/>
          <w:sz w:val="28"/>
          <w:szCs w:val="28"/>
        </w:rPr>
        <w:t>8. Лексическая тема: Германия. Грамматика: Прошедшее время (</w:t>
      </w:r>
      <w:r w:rsidRPr="00C62290">
        <w:rPr>
          <w:rFonts w:ascii="Times New Roman" w:hAnsi="Times New Roman"/>
          <w:sz w:val="28"/>
          <w:szCs w:val="28"/>
          <w:lang w:val="en-US"/>
        </w:rPr>
        <w:t>Imperfekt</w:t>
      </w:r>
      <w:r w:rsidRPr="00C62290">
        <w:rPr>
          <w:rFonts w:ascii="Times New Roman" w:hAnsi="Times New Roman"/>
          <w:sz w:val="28"/>
          <w:szCs w:val="28"/>
        </w:rPr>
        <w:t>)</w:t>
      </w:r>
      <w:r w:rsidRPr="002B7662">
        <w:rPr>
          <w:rFonts w:ascii="Times New Roman" w:hAnsi="Times New Roman"/>
          <w:sz w:val="24"/>
          <w:szCs w:val="24"/>
        </w:rPr>
        <w:t xml:space="preserve"> </w:t>
      </w:r>
      <w:r>
        <w:rPr>
          <w:rFonts w:ascii="Times New Roman" w:hAnsi="Times New Roman"/>
          <w:sz w:val="24"/>
          <w:szCs w:val="24"/>
        </w:rPr>
        <w:t>(Текст «Германия», Л.1 стр.143, упр.18)</w:t>
      </w:r>
    </w:p>
    <w:p w:rsidR="006877A9" w:rsidRPr="00C62290" w:rsidRDefault="006877A9" w:rsidP="00EF0143">
      <w:pPr>
        <w:rPr>
          <w:rFonts w:ascii="Times New Roman" w:hAnsi="Times New Roman"/>
          <w:sz w:val="28"/>
          <w:szCs w:val="28"/>
        </w:rPr>
      </w:pPr>
      <w:r w:rsidRPr="00C62290">
        <w:rPr>
          <w:rFonts w:ascii="Times New Roman" w:hAnsi="Times New Roman"/>
          <w:sz w:val="28"/>
          <w:szCs w:val="28"/>
        </w:rPr>
        <w:t xml:space="preserve"> </w:t>
      </w:r>
    </w:p>
    <w:p w:rsidR="006877A9" w:rsidRPr="00C62290" w:rsidRDefault="006877A9" w:rsidP="00BB1379">
      <w:pPr>
        <w:jc w:val="both"/>
        <w:rPr>
          <w:rFonts w:ascii="Times New Roman" w:hAnsi="Times New Roman"/>
          <w:sz w:val="28"/>
          <w:szCs w:val="28"/>
        </w:rPr>
      </w:pPr>
      <w:r w:rsidRPr="00C62290">
        <w:rPr>
          <w:rFonts w:ascii="Times New Roman" w:hAnsi="Times New Roman"/>
          <w:sz w:val="28"/>
          <w:szCs w:val="28"/>
        </w:rPr>
        <w:t>Модуль 2</w:t>
      </w:r>
    </w:p>
    <w:p w:rsidR="006877A9" w:rsidRPr="00667AD3" w:rsidRDefault="006877A9" w:rsidP="002B7662">
      <w:pPr>
        <w:pStyle w:val="ListParagraph"/>
        <w:snapToGrid w:val="0"/>
        <w:ind w:left="0"/>
        <w:jc w:val="both"/>
        <w:rPr>
          <w:rFonts w:ascii="Times New Roman" w:hAnsi="Times New Roman"/>
          <w:sz w:val="24"/>
          <w:szCs w:val="24"/>
        </w:rPr>
      </w:pPr>
      <w:r w:rsidRPr="00C62290">
        <w:rPr>
          <w:rFonts w:ascii="Times New Roman" w:hAnsi="Times New Roman"/>
          <w:sz w:val="28"/>
          <w:szCs w:val="28"/>
        </w:rPr>
        <w:t>9. Лексическая тема: Берлин. Грамматика: Прошедшее время (</w:t>
      </w:r>
      <w:r w:rsidRPr="00C62290">
        <w:rPr>
          <w:rFonts w:ascii="Times New Roman" w:hAnsi="Times New Roman"/>
          <w:sz w:val="28"/>
          <w:szCs w:val="28"/>
          <w:lang w:val="en-US"/>
        </w:rPr>
        <w:t>Imperfekt</w:t>
      </w:r>
      <w:r w:rsidRPr="00C62290">
        <w:rPr>
          <w:rFonts w:ascii="Times New Roman" w:hAnsi="Times New Roman"/>
          <w:sz w:val="28"/>
          <w:szCs w:val="28"/>
        </w:rPr>
        <w:t>)</w:t>
      </w:r>
      <w:r w:rsidRPr="00667AD3">
        <w:rPr>
          <w:rFonts w:ascii="Times New Roman" w:hAnsi="Times New Roman"/>
          <w:sz w:val="24"/>
          <w:szCs w:val="24"/>
        </w:rPr>
        <w:t xml:space="preserve"> </w:t>
      </w:r>
      <w:r>
        <w:rPr>
          <w:rFonts w:ascii="Times New Roman" w:hAnsi="Times New Roman"/>
          <w:sz w:val="24"/>
          <w:szCs w:val="24"/>
        </w:rPr>
        <w:t>(Текст «Берлин», Л.1 стр.125, 132 упр.16)</w:t>
      </w:r>
    </w:p>
    <w:p w:rsidR="006877A9" w:rsidRPr="00C62290" w:rsidRDefault="006877A9" w:rsidP="002B7662">
      <w:pPr>
        <w:rPr>
          <w:rFonts w:ascii="Times New Roman" w:hAnsi="Times New Roman"/>
          <w:sz w:val="28"/>
          <w:szCs w:val="28"/>
        </w:rPr>
      </w:pPr>
      <w:r w:rsidRPr="00C62290">
        <w:rPr>
          <w:rFonts w:ascii="Times New Roman" w:hAnsi="Times New Roman"/>
          <w:sz w:val="28"/>
          <w:szCs w:val="28"/>
        </w:rPr>
        <w:t xml:space="preserve"> 10. Лексическая тема: Город. Ориентирование в городе. Грамматика: Модальные глаголы. Предлоги Д., Ак. (Л.3 стр. 93-</w:t>
      </w:r>
      <w:smartTag w:uri="urn:schemas-microsoft-com:office:smarttags" w:element="metricconverter">
        <w:smartTagPr>
          <w:attr w:name="ProductID" w:val="94, Л"/>
        </w:smartTagPr>
        <w:r w:rsidRPr="00C62290">
          <w:rPr>
            <w:rFonts w:ascii="Times New Roman" w:hAnsi="Times New Roman"/>
            <w:sz w:val="28"/>
            <w:szCs w:val="28"/>
          </w:rPr>
          <w:t>94, Л</w:t>
        </w:r>
      </w:smartTag>
      <w:r w:rsidRPr="00C62290">
        <w:rPr>
          <w:rFonts w:ascii="Times New Roman" w:hAnsi="Times New Roman"/>
          <w:sz w:val="28"/>
          <w:szCs w:val="28"/>
        </w:rPr>
        <w:t>.1 стр. 115)</w:t>
      </w:r>
    </w:p>
    <w:p w:rsidR="006877A9" w:rsidRPr="00C62290" w:rsidRDefault="006877A9" w:rsidP="00C62290">
      <w:pPr>
        <w:snapToGrid w:val="0"/>
        <w:jc w:val="both"/>
        <w:rPr>
          <w:rFonts w:ascii="Times New Roman" w:hAnsi="Times New Roman"/>
          <w:sz w:val="28"/>
          <w:szCs w:val="28"/>
        </w:rPr>
      </w:pPr>
      <w:r w:rsidRPr="00C62290">
        <w:rPr>
          <w:rFonts w:ascii="Times New Roman" w:hAnsi="Times New Roman"/>
          <w:sz w:val="28"/>
          <w:szCs w:val="28"/>
        </w:rPr>
        <w:t>11. Лексическая тема: Ориентирование в городе. Транспорт.  Грамматика: Прид. предложения цели (Л.3 стр. 95-</w:t>
      </w:r>
      <w:smartTag w:uri="urn:schemas-microsoft-com:office:smarttags" w:element="metricconverter">
        <w:smartTagPr>
          <w:attr w:name="ProductID" w:val="96, Л"/>
        </w:smartTagPr>
        <w:r w:rsidRPr="00C62290">
          <w:rPr>
            <w:rFonts w:ascii="Times New Roman" w:hAnsi="Times New Roman"/>
            <w:sz w:val="28"/>
            <w:szCs w:val="28"/>
          </w:rPr>
          <w:t>96, Л</w:t>
        </w:r>
      </w:smartTag>
      <w:r w:rsidRPr="00C62290">
        <w:rPr>
          <w:rFonts w:ascii="Times New Roman" w:hAnsi="Times New Roman"/>
          <w:sz w:val="28"/>
          <w:szCs w:val="28"/>
        </w:rPr>
        <w:t xml:space="preserve">.1 стр. 115), (Л.3 стр. </w:t>
      </w:r>
      <w:smartTag w:uri="urn:schemas-microsoft-com:office:smarttags" w:element="metricconverter">
        <w:smartTagPr>
          <w:attr w:name="ProductID" w:val="97, Л"/>
        </w:smartTagPr>
        <w:r w:rsidRPr="00C62290">
          <w:rPr>
            <w:rFonts w:ascii="Times New Roman" w:hAnsi="Times New Roman"/>
            <w:sz w:val="28"/>
            <w:szCs w:val="28"/>
          </w:rPr>
          <w:t>97, Л</w:t>
        </w:r>
      </w:smartTag>
      <w:r w:rsidRPr="00C62290">
        <w:rPr>
          <w:rFonts w:ascii="Times New Roman" w:hAnsi="Times New Roman"/>
          <w:sz w:val="28"/>
          <w:szCs w:val="28"/>
        </w:rPr>
        <w:t>.1 стр</w:t>
      </w:r>
      <w:r w:rsidRPr="00AB42B1">
        <w:rPr>
          <w:rFonts w:ascii="Times New Roman" w:hAnsi="Times New Roman"/>
          <w:sz w:val="28"/>
          <w:szCs w:val="28"/>
        </w:rPr>
        <w:t xml:space="preserve">. </w:t>
      </w:r>
      <w:r w:rsidRPr="00C62290">
        <w:rPr>
          <w:rFonts w:ascii="Times New Roman" w:hAnsi="Times New Roman"/>
          <w:sz w:val="28"/>
          <w:szCs w:val="28"/>
        </w:rPr>
        <w:t>86, упр.3)</w:t>
      </w:r>
    </w:p>
    <w:p w:rsidR="006877A9" w:rsidRPr="00C62290" w:rsidRDefault="006877A9" w:rsidP="00BB1379">
      <w:pPr>
        <w:pStyle w:val="ListParagraph"/>
        <w:snapToGrid w:val="0"/>
        <w:ind w:left="0"/>
        <w:jc w:val="both"/>
        <w:rPr>
          <w:rFonts w:ascii="Times New Roman" w:hAnsi="Times New Roman"/>
          <w:sz w:val="28"/>
          <w:szCs w:val="28"/>
        </w:rPr>
      </w:pPr>
      <w:r w:rsidRPr="00C62290">
        <w:rPr>
          <w:rFonts w:ascii="Times New Roman" w:hAnsi="Times New Roman"/>
          <w:sz w:val="28"/>
          <w:szCs w:val="28"/>
        </w:rPr>
        <w:t>12. Лексическая тема: Национальные праздники. Наурыз. Грамматика: Придаточные предложения  (Л.1 стр. 68,стр86, упр.3)</w:t>
      </w:r>
    </w:p>
    <w:p w:rsidR="006877A9" w:rsidRPr="00C62290" w:rsidRDefault="006877A9" w:rsidP="00C62290">
      <w:pPr>
        <w:pStyle w:val="ListParagraph"/>
        <w:snapToGrid w:val="0"/>
        <w:ind w:left="0"/>
        <w:jc w:val="both"/>
        <w:rPr>
          <w:rFonts w:ascii="Times New Roman" w:hAnsi="Times New Roman"/>
          <w:sz w:val="28"/>
          <w:szCs w:val="28"/>
        </w:rPr>
      </w:pPr>
      <w:r w:rsidRPr="00C62290">
        <w:rPr>
          <w:rFonts w:ascii="Times New Roman" w:hAnsi="Times New Roman"/>
          <w:sz w:val="28"/>
          <w:szCs w:val="28"/>
        </w:rPr>
        <w:t>13. Лексическая тема: Рождество. Грамматика: (Текст «Рождество», Л.1 стр.151, упр.8-10)</w:t>
      </w:r>
    </w:p>
    <w:p w:rsidR="006877A9" w:rsidRPr="00C62290" w:rsidRDefault="006877A9" w:rsidP="000F7F10">
      <w:pPr>
        <w:pStyle w:val="ListParagraph"/>
        <w:ind w:left="0"/>
        <w:jc w:val="both"/>
        <w:rPr>
          <w:rFonts w:ascii="Times New Roman" w:hAnsi="Times New Roman"/>
          <w:sz w:val="28"/>
          <w:szCs w:val="28"/>
        </w:rPr>
      </w:pPr>
    </w:p>
    <w:p w:rsidR="006877A9" w:rsidRPr="00C62290" w:rsidRDefault="006877A9" w:rsidP="00C62290">
      <w:pPr>
        <w:pStyle w:val="ListParagraph"/>
        <w:ind w:left="0"/>
        <w:jc w:val="both"/>
        <w:rPr>
          <w:rFonts w:ascii="Times New Roman" w:hAnsi="Times New Roman"/>
          <w:sz w:val="28"/>
          <w:szCs w:val="28"/>
        </w:rPr>
      </w:pPr>
      <w:r w:rsidRPr="00C62290">
        <w:rPr>
          <w:rFonts w:ascii="Times New Roman" w:hAnsi="Times New Roman"/>
          <w:sz w:val="28"/>
          <w:szCs w:val="28"/>
        </w:rPr>
        <w:t xml:space="preserve">14. Лексическая тема: Рождество. Придаточные предложения времени </w:t>
      </w:r>
      <w:r w:rsidRPr="00C62290">
        <w:rPr>
          <w:rFonts w:ascii="Times New Roman" w:hAnsi="Times New Roman"/>
          <w:sz w:val="28"/>
          <w:szCs w:val="28"/>
          <w:lang w:eastAsia="ru-RU"/>
        </w:rPr>
        <w:t>(Текст «Рождество», Л.1 стр.151, упр.11)</w:t>
      </w:r>
    </w:p>
    <w:p w:rsidR="006877A9" w:rsidRPr="00C62290" w:rsidRDefault="006877A9" w:rsidP="00EF0143">
      <w:pPr>
        <w:rPr>
          <w:rFonts w:ascii="Times New Roman" w:hAnsi="Times New Roman"/>
          <w:sz w:val="28"/>
          <w:szCs w:val="28"/>
        </w:rPr>
      </w:pPr>
      <w:r w:rsidRPr="00C62290">
        <w:rPr>
          <w:rFonts w:ascii="Times New Roman" w:hAnsi="Times New Roman"/>
          <w:sz w:val="28"/>
          <w:szCs w:val="28"/>
        </w:rPr>
        <w:t>15. Лексическая тема: Семейные праздники праздники, их значение. Новый год, день рождение. Граммати</w:t>
      </w:r>
      <w:r>
        <w:rPr>
          <w:rFonts w:ascii="Times New Roman" w:hAnsi="Times New Roman"/>
          <w:sz w:val="28"/>
          <w:szCs w:val="28"/>
        </w:rPr>
        <w:t>ка: Придаточные предложения.</w:t>
      </w:r>
    </w:p>
    <w:p w:rsidR="006877A9" w:rsidRPr="00C62290" w:rsidRDefault="006877A9" w:rsidP="00EF0143">
      <w:pPr>
        <w:rPr>
          <w:rFonts w:ascii="Times New Roman" w:hAnsi="Times New Roman"/>
          <w:sz w:val="28"/>
          <w:szCs w:val="28"/>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220C07" w:rsidRDefault="006877A9" w:rsidP="00D81016">
      <w:pPr>
        <w:pStyle w:val="ListParagraph"/>
        <w:snapToGrid w:val="0"/>
        <w:ind w:left="360"/>
        <w:jc w:val="both"/>
        <w:rPr>
          <w:rFonts w:ascii="Times New Roman" w:hAnsi="Times New Roman"/>
          <w:sz w:val="24"/>
          <w:szCs w:val="24"/>
        </w:rPr>
      </w:pPr>
    </w:p>
    <w:p w:rsidR="006877A9" w:rsidRPr="00D81016" w:rsidRDefault="006877A9" w:rsidP="005B37EB">
      <w:pPr>
        <w:snapToGrid w:val="0"/>
        <w:jc w:val="center"/>
        <w:rPr>
          <w:rFonts w:ascii="Times New Roman" w:hAnsi="Times New Roman"/>
          <w:sz w:val="28"/>
          <w:szCs w:val="28"/>
        </w:rPr>
      </w:pPr>
      <w:r w:rsidRPr="00D81016">
        <w:rPr>
          <w:rFonts w:ascii="Times New Roman" w:hAnsi="Times New Roman"/>
          <w:sz w:val="28"/>
          <w:szCs w:val="28"/>
        </w:rPr>
        <w:t>2 семестр</w:t>
      </w:r>
    </w:p>
    <w:p w:rsidR="006877A9" w:rsidRPr="00AB42B1" w:rsidRDefault="006877A9" w:rsidP="002131DB">
      <w:pPr>
        <w:snapToGrid w:val="0"/>
        <w:rPr>
          <w:rFonts w:ascii="Times New Roman" w:hAnsi="Times New Roman"/>
          <w:sz w:val="28"/>
          <w:szCs w:val="28"/>
        </w:rPr>
      </w:pPr>
      <w:r w:rsidRPr="00AB42B1">
        <w:rPr>
          <w:rFonts w:ascii="Times New Roman" w:hAnsi="Times New Roman"/>
          <w:sz w:val="28"/>
          <w:szCs w:val="28"/>
        </w:rPr>
        <w:t>Модуль 1</w:t>
      </w:r>
    </w:p>
    <w:p w:rsidR="006877A9" w:rsidRPr="00AB42B1" w:rsidRDefault="006877A9" w:rsidP="002131DB">
      <w:pPr>
        <w:snapToGrid w:val="0"/>
        <w:rPr>
          <w:rFonts w:ascii="Times New Roman" w:hAnsi="Times New Roman"/>
          <w:sz w:val="28"/>
          <w:szCs w:val="28"/>
        </w:rPr>
      </w:pPr>
      <w:r w:rsidRPr="00AB42B1">
        <w:rPr>
          <w:rFonts w:ascii="Times New Roman" w:hAnsi="Times New Roman"/>
          <w:sz w:val="28"/>
          <w:szCs w:val="28"/>
        </w:rPr>
        <w:t>1. Лексическая тема:  Распорялок дня студента. Грамматика: Инфинитив с «</w:t>
      </w:r>
      <w:r w:rsidRPr="00AB42B1">
        <w:rPr>
          <w:rFonts w:ascii="Times New Roman" w:hAnsi="Times New Roman"/>
          <w:sz w:val="28"/>
          <w:szCs w:val="28"/>
          <w:lang w:val="en-US"/>
        </w:rPr>
        <w:t>zu</w:t>
      </w:r>
      <w:r w:rsidRPr="00AB42B1">
        <w:rPr>
          <w:rFonts w:ascii="Times New Roman" w:hAnsi="Times New Roman"/>
          <w:sz w:val="28"/>
          <w:szCs w:val="28"/>
        </w:rPr>
        <w:t>» (Л.1 стр.143, упр.18)</w:t>
      </w:r>
    </w:p>
    <w:p w:rsidR="006877A9" w:rsidRPr="00AB42B1" w:rsidRDefault="006877A9" w:rsidP="002B7662">
      <w:pPr>
        <w:snapToGrid w:val="0"/>
        <w:jc w:val="both"/>
        <w:rPr>
          <w:rFonts w:ascii="Times New Roman" w:hAnsi="Times New Roman"/>
          <w:sz w:val="28"/>
          <w:szCs w:val="28"/>
        </w:rPr>
      </w:pPr>
      <w:r w:rsidRPr="00AB42B1">
        <w:rPr>
          <w:rFonts w:ascii="Times New Roman" w:hAnsi="Times New Roman"/>
          <w:sz w:val="28"/>
          <w:szCs w:val="28"/>
        </w:rPr>
        <w:t>2.Лексическая тема: Учебные занятия. Грамматика: Инфинитив с «</w:t>
      </w:r>
      <w:r w:rsidRPr="00AB42B1">
        <w:rPr>
          <w:rFonts w:ascii="Times New Roman" w:hAnsi="Times New Roman"/>
          <w:sz w:val="28"/>
          <w:szCs w:val="28"/>
          <w:lang w:val="en-US"/>
        </w:rPr>
        <w:t>zu</w:t>
      </w:r>
      <w:r w:rsidRPr="00AB42B1">
        <w:rPr>
          <w:rFonts w:ascii="Times New Roman" w:hAnsi="Times New Roman"/>
          <w:sz w:val="28"/>
          <w:szCs w:val="28"/>
        </w:rPr>
        <w:t>»  (Л.1 стр.143, упр.17)</w:t>
      </w:r>
    </w:p>
    <w:p w:rsidR="006877A9" w:rsidRPr="00AB42B1" w:rsidRDefault="006877A9" w:rsidP="002B7662">
      <w:pPr>
        <w:snapToGrid w:val="0"/>
        <w:jc w:val="both"/>
        <w:rPr>
          <w:rFonts w:ascii="Times New Roman" w:hAnsi="Times New Roman"/>
          <w:sz w:val="28"/>
          <w:szCs w:val="28"/>
        </w:rPr>
      </w:pPr>
      <w:r w:rsidRPr="00AB42B1">
        <w:rPr>
          <w:rFonts w:ascii="Times New Roman" w:hAnsi="Times New Roman"/>
          <w:sz w:val="28"/>
          <w:szCs w:val="28"/>
        </w:rPr>
        <w:t>3. Лексическая тема: Мой университет.  Г</w:t>
      </w:r>
      <w:r>
        <w:rPr>
          <w:rFonts w:ascii="Times New Roman" w:hAnsi="Times New Roman"/>
          <w:sz w:val="28"/>
          <w:szCs w:val="28"/>
        </w:rPr>
        <w:t>рамматика: Модальные глаголы</w:t>
      </w:r>
    </w:p>
    <w:p w:rsidR="006877A9" w:rsidRPr="00AB42B1" w:rsidRDefault="006877A9" w:rsidP="00EF0143">
      <w:pPr>
        <w:snapToGrid w:val="0"/>
        <w:rPr>
          <w:rFonts w:ascii="Times New Roman" w:hAnsi="Times New Roman"/>
          <w:sz w:val="28"/>
          <w:szCs w:val="28"/>
        </w:rPr>
      </w:pPr>
      <w:r w:rsidRPr="00AB42B1">
        <w:rPr>
          <w:rFonts w:ascii="Times New Roman" w:hAnsi="Times New Roman"/>
          <w:sz w:val="28"/>
          <w:szCs w:val="28"/>
        </w:rPr>
        <w:t>4. Лексическая тема: Планы на будущее</w:t>
      </w:r>
      <w:r>
        <w:rPr>
          <w:rFonts w:ascii="Times New Roman" w:hAnsi="Times New Roman"/>
          <w:sz w:val="28"/>
          <w:szCs w:val="28"/>
        </w:rPr>
        <w:t xml:space="preserve">. Грамматика: Будущее время </w:t>
      </w:r>
    </w:p>
    <w:p w:rsidR="006877A9" w:rsidRPr="00AB42B1" w:rsidRDefault="006877A9" w:rsidP="00EF0143">
      <w:pPr>
        <w:snapToGrid w:val="0"/>
        <w:rPr>
          <w:rFonts w:ascii="Times New Roman" w:hAnsi="Times New Roman"/>
          <w:sz w:val="28"/>
          <w:szCs w:val="28"/>
        </w:rPr>
      </w:pPr>
      <w:r w:rsidRPr="00AB42B1">
        <w:rPr>
          <w:rFonts w:ascii="Times New Roman" w:hAnsi="Times New Roman"/>
          <w:sz w:val="28"/>
          <w:szCs w:val="28"/>
        </w:rPr>
        <w:t>5. Лексическая тема: Типы современных семей. Грамматика: Безличные предложения. Модальные глаго</w:t>
      </w:r>
      <w:r>
        <w:rPr>
          <w:rFonts w:ascii="Times New Roman" w:hAnsi="Times New Roman"/>
          <w:sz w:val="28"/>
          <w:szCs w:val="28"/>
        </w:rPr>
        <w:t>лы</w:t>
      </w:r>
    </w:p>
    <w:p w:rsidR="006877A9" w:rsidRPr="00AB42B1" w:rsidRDefault="006877A9" w:rsidP="00C62290">
      <w:pPr>
        <w:snapToGrid w:val="0"/>
        <w:jc w:val="both"/>
        <w:rPr>
          <w:rFonts w:ascii="Times New Roman" w:hAnsi="Times New Roman"/>
          <w:sz w:val="28"/>
          <w:szCs w:val="28"/>
        </w:rPr>
      </w:pPr>
      <w:r w:rsidRPr="00AB42B1">
        <w:rPr>
          <w:rFonts w:ascii="Times New Roman" w:hAnsi="Times New Roman"/>
          <w:sz w:val="28"/>
          <w:szCs w:val="28"/>
        </w:rPr>
        <w:t>6. Лексическая тема: Традиции и обычаи вступления в брак в Казахстане. Грамматика: Придаточные предложения</w:t>
      </w:r>
      <w:r>
        <w:rPr>
          <w:rFonts w:ascii="Times New Roman" w:hAnsi="Times New Roman"/>
          <w:sz w:val="28"/>
          <w:szCs w:val="28"/>
        </w:rPr>
        <w:t xml:space="preserve">  условия, времени</w:t>
      </w:r>
    </w:p>
    <w:p w:rsidR="006877A9" w:rsidRPr="00220C07" w:rsidRDefault="006877A9" w:rsidP="00C62290">
      <w:pPr>
        <w:snapToGrid w:val="0"/>
        <w:jc w:val="both"/>
        <w:rPr>
          <w:rFonts w:ascii="Times New Roman" w:hAnsi="Times New Roman"/>
          <w:sz w:val="28"/>
          <w:szCs w:val="28"/>
        </w:rPr>
      </w:pPr>
      <w:r w:rsidRPr="00AB42B1">
        <w:rPr>
          <w:rFonts w:ascii="Times New Roman" w:hAnsi="Times New Roman"/>
          <w:sz w:val="28"/>
          <w:szCs w:val="28"/>
        </w:rPr>
        <w:t>7. Лексическая тема: Традиции и обычаи вступления в брак в Казахстане. Грамматика: Придаточные предложения</w:t>
      </w:r>
      <w:r>
        <w:rPr>
          <w:rFonts w:ascii="Times New Roman" w:hAnsi="Times New Roman"/>
          <w:sz w:val="28"/>
          <w:szCs w:val="28"/>
        </w:rPr>
        <w:t xml:space="preserve">  условия, времени</w:t>
      </w:r>
      <w:r w:rsidRPr="00220C07">
        <w:rPr>
          <w:rFonts w:ascii="Times New Roman" w:hAnsi="Times New Roman"/>
          <w:sz w:val="28"/>
          <w:szCs w:val="28"/>
        </w:rPr>
        <w:t xml:space="preserve"> (</w:t>
      </w:r>
      <w:r>
        <w:rPr>
          <w:rFonts w:ascii="Times New Roman" w:hAnsi="Times New Roman"/>
          <w:sz w:val="24"/>
          <w:szCs w:val="24"/>
        </w:rPr>
        <w:t>Л.1 стр.125, 132 упр.16)</w:t>
      </w:r>
    </w:p>
    <w:p w:rsidR="006877A9" w:rsidRDefault="006877A9" w:rsidP="00C62290">
      <w:pPr>
        <w:snapToGrid w:val="0"/>
        <w:jc w:val="both"/>
        <w:rPr>
          <w:rFonts w:ascii="Times New Roman" w:hAnsi="Times New Roman"/>
          <w:sz w:val="28"/>
          <w:szCs w:val="28"/>
        </w:rPr>
      </w:pPr>
      <w:r w:rsidRPr="00AB42B1">
        <w:rPr>
          <w:rFonts w:ascii="Times New Roman" w:hAnsi="Times New Roman"/>
          <w:sz w:val="28"/>
          <w:szCs w:val="28"/>
        </w:rPr>
        <w:t xml:space="preserve">8. Лексическая тема: Современная молодая семья. </w:t>
      </w:r>
    </w:p>
    <w:p w:rsidR="006877A9" w:rsidRPr="00AB42B1" w:rsidRDefault="006877A9" w:rsidP="00AB42B1">
      <w:pPr>
        <w:snapToGrid w:val="0"/>
        <w:rPr>
          <w:rFonts w:ascii="Times New Roman" w:hAnsi="Times New Roman"/>
          <w:sz w:val="28"/>
          <w:szCs w:val="28"/>
        </w:rPr>
      </w:pPr>
      <w:r>
        <w:rPr>
          <w:rFonts w:ascii="Times New Roman" w:hAnsi="Times New Roman"/>
          <w:sz w:val="28"/>
          <w:szCs w:val="28"/>
        </w:rPr>
        <w:t>Модуль 2</w:t>
      </w:r>
    </w:p>
    <w:p w:rsidR="006877A9" w:rsidRPr="00AB42B1" w:rsidRDefault="006877A9" w:rsidP="00AB42B1">
      <w:pPr>
        <w:pStyle w:val="ListParagraph"/>
        <w:ind w:left="0"/>
        <w:jc w:val="both"/>
        <w:rPr>
          <w:rFonts w:ascii="Times New Roman" w:hAnsi="Times New Roman"/>
          <w:sz w:val="28"/>
          <w:szCs w:val="28"/>
        </w:rPr>
      </w:pPr>
      <w:r w:rsidRPr="00AB42B1">
        <w:rPr>
          <w:rFonts w:ascii="Times New Roman" w:hAnsi="Times New Roman"/>
          <w:sz w:val="28"/>
          <w:szCs w:val="28"/>
        </w:rPr>
        <w:t>9. Лексическая тема: Типы жилья.  Грамматика: Предлоги двойного управления, пассив</w:t>
      </w:r>
      <w:r>
        <w:rPr>
          <w:rFonts w:ascii="Times New Roman" w:hAnsi="Times New Roman"/>
          <w:sz w:val="28"/>
          <w:szCs w:val="28"/>
        </w:rPr>
        <w:t xml:space="preserve"> </w:t>
      </w:r>
      <w:r w:rsidRPr="00AB42B1">
        <w:rPr>
          <w:rFonts w:ascii="Times New Roman" w:hAnsi="Times New Roman"/>
          <w:sz w:val="28"/>
          <w:szCs w:val="28"/>
        </w:rPr>
        <w:t xml:space="preserve">(Л.1 стр. 37-38) </w:t>
      </w:r>
    </w:p>
    <w:p w:rsidR="006877A9" w:rsidRPr="00AB42B1" w:rsidRDefault="006877A9" w:rsidP="00C62290">
      <w:pPr>
        <w:rPr>
          <w:rFonts w:ascii="Times New Roman" w:hAnsi="Times New Roman"/>
          <w:sz w:val="28"/>
          <w:szCs w:val="28"/>
        </w:rPr>
      </w:pPr>
      <w:r w:rsidRPr="00AB42B1">
        <w:rPr>
          <w:rFonts w:ascii="Times New Roman" w:hAnsi="Times New Roman"/>
          <w:sz w:val="28"/>
          <w:szCs w:val="28"/>
        </w:rPr>
        <w:t>10. Лексическая тема: Типы  жилья в Германии.  Грамматика: Предлоги двойного управления, инф. группы(Л.1 стр. 39, 40 упр.22, Л.3 стр.65)</w:t>
      </w:r>
    </w:p>
    <w:p w:rsidR="006877A9" w:rsidRPr="00AB42B1" w:rsidRDefault="006877A9" w:rsidP="00C62290">
      <w:pPr>
        <w:snapToGrid w:val="0"/>
        <w:jc w:val="both"/>
        <w:rPr>
          <w:rFonts w:ascii="Times New Roman" w:hAnsi="Times New Roman"/>
          <w:sz w:val="28"/>
          <w:szCs w:val="28"/>
        </w:rPr>
      </w:pPr>
      <w:r w:rsidRPr="00AB42B1">
        <w:rPr>
          <w:rFonts w:ascii="Times New Roman" w:hAnsi="Times New Roman"/>
          <w:sz w:val="28"/>
          <w:szCs w:val="28"/>
        </w:rPr>
        <w:t>11. Лексическая тема: Современный дизайн. Дом моей мечты. Грамматика: Придаточные предложения цели (Л.1 стр.142, упр.7,8)</w:t>
      </w:r>
    </w:p>
    <w:p w:rsidR="006877A9" w:rsidRPr="00AB42B1" w:rsidRDefault="006877A9" w:rsidP="00EF0143">
      <w:pPr>
        <w:snapToGrid w:val="0"/>
        <w:rPr>
          <w:rFonts w:ascii="Times New Roman" w:hAnsi="Times New Roman"/>
          <w:sz w:val="28"/>
          <w:szCs w:val="28"/>
        </w:rPr>
      </w:pPr>
      <w:r w:rsidRPr="00AB42B1">
        <w:rPr>
          <w:rFonts w:ascii="Times New Roman" w:hAnsi="Times New Roman"/>
          <w:sz w:val="28"/>
          <w:szCs w:val="28"/>
        </w:rPr>
        <w:t xml:space="preserve">12. Лексическая тема: Отдых. Грамматика Придаточные предложения, инф. </w:t>
      </w:r>
      <w:r>
        <w:rPr>
          <w:rFonts w:ascii="Times New Roman" w:hAnsi="Times New Roman"/>
          <w:sz w:val="28"/>
          <w:szCs w:val="28"/>
        </w:rPr>
        <w:t xml:space="preserve">группы </w:t>
      </w:r>
    </w:p>
    <w:p w:rsidR="006877A9" w:rsidRPr="00AB42B1" w:rsidRDefault="006877A9" w:rsidP="00EF0143">
      <w:pPr>
        <w:snapToGrid w:val="0"/>
        <w:rPr>
          <w:rFonts w:ascii="Times New Roman" w:hAnsi="Times New Roman"/>
          <w:sz w:val="28"/>
          <w:szCs w:val="28"/>
        </w:rPr>
      </w:pPr>
      <w:r w:rsidRPr="00AB42B1">
        <w:rPr>
          <w:rFonts w:ascii="Times New Roman" w:hAnsi="Times New Roman"/>
          <w:sz w:val="28"/>
          <w:szCs w:val="28"/>
        </w:rPr>
        <w:t>13. Лексическая тема: Возможности путешествия в Казахстане. Грамматика: Придаточные предложения</w:t>
      </w:r>
      <w:r>
        <w:rPr>
          <w:rFonts w:ascii="Times New Roman" w:hAnsi="Times New Roman"/>
          <w:sz w:val="28"/>
          <w:szCs w:val="28"/>
        </w:rPr>
        <w:t xml:space="preserve"> условия, времени</w:t>
      </w:r>
      <w:r w:rsidRPr="00AB42B1">
        <w:rPr>
          <w:rFonts w:ascii="Times New Roman" w:hAnsi="Times New Roman"/>
          <w:sz w:val="28"/>
          <w:szCs w:val="28"/>
        </w:rPr>
        <w:t xml:space="preserve"> (</w:t>
      </w:r>
      <w:r>
        <w:rPr>
          <w:rFonts w:ascii="Times New Roman" w:hAnsi="Times New Roman"/>
          <w:sz w:val="24"/>
          <w:szCs w:val="24"/>
        </w:rPr>
        <w:t>Л.1 стр.151, упр.8-10)</w:t>
      </w:r>
    </w:p>
    <w:p w:rsidR="006877A9" w:rsidRPr="00AB42B1" w:rsidRDefault="006877A9" w:rsidP="00EF0143">
      <w:pPr>
        <w:snapToGrid w:val="0"/>
        <w:rPr>
          <w:rFonts w:ascii="Times New Roman" w:hAnsi="Times New Roman"/>
          <w:sz w:val="28"/>
          <w:szCs w:val="28"/>
        </w:rPr>
      </w:pPr>
      <w:r w:rsidRPr="00AB42B1">
        <w:rPr>
          <w:rFonts w:ascii="Times New Roman" w:hAnsi="Times New Roman"/>
          <w:sz w:val="28"/>
          <w:szCs w:val="28"/>
        </w:rPr>
        <w:t>14. Лексическая тема: Возможности пу</w:t>
      </w:r>
      <w:r>
        <w:rPr>
          <w:rFonts w:ascii="Times New Roman" w:hAnsi="Times New Roman"/>
          <w:sz w:val="28"/>
          <w:szCs w:val="28"/>
        </w:rPr>
        <w:t xml:space="preserve">тешествия в Казахстане. </w:t>
      </w:r>
    </w:p>
    <w:p w:rsidR="006877A9" w:rsidRPr="00AB42B1" w:rsidRDefault="006877A9" w:rsidP="00EF0143">
      <w:pPr>
        <w:snapToGrid w:val="0"/>
        <w:rPr>
          <w:rFonts w:ascii="Times New Roman" w:hAnsi="Times New Roman"/>
          <w:sz w:val="28"/>
          <w:szCs w:val="28"/>
        </w:rPr>
      </w:pPr>
      <w:r w:rsidRPr="00AB42B1">
        <w:rPr>
          <w:rFonts w:ascii="Times New Roman" w:hAnsi="Times New Roman"/>
          <w:sz w:val="28"/>
          <w:szCs w:val="28"/>
        </w:rPr>
        <w:t>15. Лексическая тема: Путешествие</w:t>
      </w:r>
      <w:r>
        <w:rPr>
          <w:rFonts w:ascii="Times New Roman" w:hAnsi="Times New Roman"/>
          <w:sz w:val="28"/>
          <w:szCs w:val="28"/>
        </w:rPr>
        <w:t xml:space="preserve"> моей мечты.  Грамматика: Конъюнктив </w:t>
      </w:r>
      <w:r>
        <w:rPr>
          <w:rFonts w:ascii="Times New Roman" w:hAnsi="Times New Roman"/>
          <w:sz w:val="28"/>
          <w:szCs w:val="28"/>
          <w:lang w:val="en-US"/>
        </w:rPr>
        <w:t>II</w:t>
      </w:r>
    </w:p>
    <w:p w:rsidR="006877A9" w:rsidRPr="003D7BC4" w:rsidRDefault="006877A9" w:rsidP="003D7BC4">
      <w:pPr>
        <w:framePr w:hSpace="180" w:wrap="around" w:vAnchor="text" w:hAnchor="page" w:x="1711" w:y="534"/>
        <w:spacing w:line="240" w:lineRule="auto"/>
        <w:jc w:val="both"/>
        <w:rPr>
          <w:rFonts w:ascii="Times New Roman" w:hAnsi="Times New Roman"/>
          <w:sz w:val="24"/>
          <w:szCs w:val="24"/>
        </w:rPr>
      </w:pPr>
      <w:r w:rsidRPr="003D7BC4">
        <w:rPr>
          <w:rFonts w:ascii="Times New Roman" w:hAnsi="Times New Roman"/>
          <w:sz w:val="24"/>
          <w:szCs w:val="24"/>
        </w:rPr>
        <w:t>1. Завьялова В.М., Ильина Л.В. Практический курс немецкого языка. – Москва: Черо, 1997, 336 с.</w:t>
      </w:r>
    </w:p>
    <w:p w:rsidR="006877A9" w:rsidRPr="003D7BC4" w:rsidRDefault="006877A9" w:rsidP="003D7BC4">
      <w:pPr>
        <w:framePr w:hSpace="180" w:wrap="around" w:vAnchor="text" w:hAnchor="page" w:x="1711" w:y="534"/>
        <w:spacing w:line="240" w:lineRule="auto"/>
        <w:jc w:val="both"/>
        <w:rPr>
          <w:rFonts w:ascii="Times New Roman" w:hAnsi="Times New Roman"/>
          <w:sz w:val="24"/>
          <w:szCs w:val="24"/>
          <w:lang w:val="de-DE"/>
        </w:rPr>
      </w:pPr>
      <w:r w:rsidRPr="003D7BC4">
        <w:rPr>
          <w:rFonts w:ascii="Times New Roman" w:hAnsi="Times New Roman"/>
          <w:sz w:val="24"/>
          <w:szCs w:val="24"/>
          <w:lang w:val="de-DE"/>
        </w:rPr>
        <w:t>2. Hieber W. Lernziel Deutsch/Grundstuf</w:t>
      </w:r>
      <w:r w:rsidRPr="003D7BC4">
        <w:rPr>
          <w:rFonts w:ascii="Times New Roman" w:hAnsi="Times New Roman"/>
          <w:sz w:val="24"/>
          <w:szCs w:val="24"/>
        </w:rPr>
        <w:t>е</w:t>
      </w:r>
      <w:r w:rsidRPr="003D7BC4">
        <w:rPr>
          <w:rFonts w:ascii="Times New Roman" w:hAnsi="Times New Roman"/>
          <w:sz w:val="24"/>
          <w:szCs w:val="24"/>
          <w:lang w:val="de-DE"/>
        </w:rPr>
        <w:t xml:space="preserve"> München: M.Hueber Verlag, 1998, 224 c.</w:t>
      </w:r>
    </w:p>
    <w:p w:rsidR="006877A9" w:rsidRPr="003D7BC4" w:rsidRDefault="006877A9" w:rsidP="003D7BC4">
      <w:pPr>
        <w:framePr w:hSpace="180" w:wrap="around" w:vAnchor="text" w:hAnchor="page" w:x="1711" w:y="534"/>
        <w:spacing w:line="240" w:lineRule="auto"/>
        <w:jc w:val="both"/>
        <w:rPr>
          <w:rFonts w:ascii="Times New Roman" w:hAnsi="Times New Roman"/>
          <w:sz w:val="24"/>
          <w:szCs w:val="24"/>
          <w:lang w:val="de-DE"/>
        </w:rPr>
      </w:pPr>
      <w:r w:rsidRPr="003D7BC4">
        <w:rPr>
          <w:rFonts w:ascii="Times New Roman" w:hAnsi="Times New Roman"/>
          <w:sz w:val="24"/>
          <w:szCs w:val="24"/>
          <w:lang w:val="de-DE"/>
        </w:rPr>
        <w:t xml:space="preserve">3. Aufderstraße H., Bock H., Gerdes M., Müller J., Müller H. Themen neu/ Lehrwerk für Deutsch als Fremdsprache/ Kursbuch I – München: Max Hueber Verlag, 1999, 160 </w:t>
      </w:r>
    </w:p>
    <w:p w:rsidR="006877A9" w:rsidRPr="003D7BC4" w:rsidRDefault="006877A9" w:rsidP="003D7BC4">
      <w:pPr>
        <w:pStyle w:val="ListParagraph"/>
        <w:spacing w:line="240" w:lineRule="auto"/>
        <w:ind w:left="360"/>
        <w:jc w:val="both"/>
        <w:rPr>
          <w:rFonts w:ascii="Times New Roman" w:hAnsi="Times New Roman"/>
          <w:sz w:val="24"/>
          <w:szCs w:val="24"/>
        </w:rPr>
      </w:pPr>
      <w:r w:rsidRPr="003D7BC4">
        <w:rPr>
          <w:rFonts w:ascii="Times New Roman" w:hAnsi="Times New Roman"/>
          <w:sz w:val="24"/>
          <w:szCs w:val="24"/>
        </w:rPr>
        <w:t>Литература:</w:t>
      </w:r>
    </w:p>
    <w:p w:rsidR="006877A9" w:rsidRPr="003D7BC4" w:rsidRDefault="006877A9" w:rsidP="003D7BC4">
      <w:pPr>
        <w:snapToGrid w:val="0"/>
        <w:spacing w:line="240" w:lineRule="auto"/>
        <w:jc w:val="both"/>
        <w:rPr>
          <w:rFonts w:ascii="Times New Roman" w:hAnsi="Times New Roman"/>
          <w:sz w:val="24"/>
          <w:szCs w:val="24"/>
        </w:rPr>
      </w:pPr>
      <w:r w:rsidRPr="003D7BC4">
        <w:rPr>
          <w:rFonts w:ascii="Times New Roman" w:hAnsi="Times New Roman"/>
          <w:sz w:val="24"/>
          <w:szCs w:val="24"/>
        </w:rPr>
        <w:t>4. Волина С.А., Воронина Г.Б., Карпова Л.М. Учебник немецкого языка Ч. 2,3 –М.: Ин. язык, 2003, 624,576 с.</w:t>
      </w:r>
    </w:p>
    <w:p w:rsidR="006877A9" w:rsidRPr="003D7BC4" w:rsidRDefault="006877A9" w:rsidP="003D7BC4">
      <w:pPr>
        <w:pStyle w:val="BodyText2"/>
        <w:spacing w:after="0" w:line="240" w:lineRule="auto"/>
      </w:pPr>
      <w:r w:rsidRPr="003D7BC4">
        <w:t>6. Басова Н.В., Гайвоненко Т.Ф. Немецкий для экономистов.-Высшее образование. Ростов н/Д , 2004.- 384с.</w:t>
      </w:r>
    </w:p>
    <w:p w:rsidR="006877A9" w:rsidRPr="003D7BC4" w:rsidRDefault="006877A9" w:rsidP="003D7BC4">
      <w:pPr>
        <w:spacing w:line="240" w:lineRule="auto"/>
        <w:jc w:val="both"/>
        <w:rPr>
          <w:rFonts w:ascii="Times New Roman" w:hAnsi="Times New Roman"/>
          <w:sz w:val="24"/>
          <w:szCs w:val="24"/>
        </w:rPr>
      </w:pPr>
      <w:r w:rsidRPr="003D7BC4">
        <w:rPr>
          <w:rFonts w:ascii="Times New Roman" w:hAnsi="Times New Roman"/>
          <w:sz w:val="24"/>
          <w:szCs w:val="24"/>
        </w:rPr>
        <w:t xml:space="preserve">7. Шульц Х., Зундермайер В. (перевод Попова А.А.). Немецкая грамматика с упражнениями. – Москва: Лист, 1999, 358 </w:t>
      </w:r>
      <w:r w:rsidRPr="003D7BC4">
        <w:rPr>
          <w:rFonts w:ascii="Times New Roman" w:hAnsi="Times New Roman"/>
          <w:sz w:val="24"/>
          <w:szCs w:val="24"/>
          <w:lang w:val="en-US"/>
        </w:rPr>
        <w:t>c</w:t>
      </w:r>
      <w:r w:rsidRPr="003D7BC4">
        <w:rPr>
          <w:rFonts w:ascii="Times New Roman" w:hAnsi="Times New Roman"/>
          <w:sz w:val="24"/>
          <w:szCs w:val="24"/>
        </w:rPr>
        <w:t>.</w:t>
      </w:r>
    </w:p>
    <w:p w:rsidR="006877A9" w:rsidRPr="003D7BC4" w:rsidRDefault="006877A9" w:rsidP="003D7BC4">
      <w:pPr>
        <w:spacing w:line="240" w:lineRule="auto"/>
        <w:jc w:val="both"/>
        <w:rPr>
          <w:rFonts w:ascii="Times New Roman" w:hAnsi="Times New Roman"/>
          <w:sz w:val="24"/>
          <w:szCs w:val="24"/>
        </w:rPr>
      </w:pPr>
      <w:r w:rsidRPr="003D7BC4">
        <w:rPr>
          <w:rFonts w:ascii="Times New Roman" w:hAnsi="Times New Roman"/>
          <w:sz w:val="24"/>
          <w:szCs w:val="24"/>
        </w:rPr>
        <w:t>8. Лысакова Л.А., Карпова Е.М.</w:t>
      </w:r>
      <w:r w:rsidRPr="003D7BC4">
        <w:rPr>
          <w:rFonts w:ascii="Times New Roman" w:hAnsi="Times New Roman"/>
          <w:i/>
          <w:sz w:val="24"/>
          <w:szCs w:val="24"/>
        </w:rPr>
        <w:t xml:space="preserve"> </w:t>
      </w:r>
      <w:r w:rsidRPr="003D7BC4">
        <w:rPr>
          <w:rFonts w:ascii="Times New Roman" w:hAnsi="Times New Roman"/>
          <w:sz w:val="24"/>
          <w:szCs w:val="24"/>
        </w:rPr>
        <w:t>Репетитор по нем языку. – Ростов-на-Дону, 2001, 320 с.</w:t>
      </w:r>
    </w:p>
    <w:p w:rsidR="006877A9" w:rsidRPr="003D7BC4" w:rsidRDefault="006877A9" w:rsidP="003D7BC4">
      <w:pPr>
        <w:spacing w:line="240" w:lineRule="auto"/>
        <w:jc w:val="both"/>
        <w:rPr>
          <w:rFonts w:ascii="Times New Roman" w:hAnsi="Times New Roman"/>
          <w:sz w:val="24"/>
          <w:szCs w:val="24"/>
          <w:lang w:val="de-DE"/>
        </w:rPr>
      </w:pPr>
      <w:r w:rsidRPr="003D7BC4">
        <w:rPr>
          <w:rFonts w:ascii="Times New Roman" w:hAnsi="Times New Roman"/>
          <w:sz w:val="24"/>
          <w:szCs w:val="24"/>
          <w:lang w:val="de-DE"/>
        </w:rPr>
        <w:t>9. Chongurowa L., Sorokina S., Dr., Storm C.D., Dederding H. M., Dr. Kasachstan im Deutschunterricht. – Astana: Kasachstan, 2002, 103 c.</w:t>
      </w:r>
    </w:p>
    <w:p w:rsidR="006877A9" w:rsidRPr="00220C07" w:rsidRDefault="006877A9" w:rsidP="003D7BC4">
      <w:pPr>
        <w:pStyle w:val="BodyText2"/>
        <w:spacing w:after="0" w:line="240" w:lineRule="auto"/>
        <w:rPr>
          <w:lang w:val="de-DE"/>
        </w:rPr>
      </w:pPr>
      <w:r w:rsidRPr="003D7BC4">
        <w:t>11. Басова Н.В., Ватлина Л.И., Гайвоненко Т.Ф. Нем. для технических вузов.-Высшее образование. Ростов</w:t>
      </w:r>
      <w:r w:rsidRPr="00220C07">
        <w:rPr>
          <w:lang w:val="de-DE"/>
        </w:rPr>
        <w:t xml:space="preserve"> </w:t>
      </w:r>
      <w:r w:rsidRPr="003D7BC4">
        <w:t>н</w:t>
      </w:r>
      <w:r w:rsidRPr="00220C07">
        <w:rPr>
          <w:lang w:val="de-DE"/>
        </w:rPr>
        <w:t>/</w:t>
      </w:r>
      <w:r w:rsidRPr="003D7BC4">
        <w:t>Д</w:t>
      </w:r>
      <w:r w:rsidRPr="00220C07">
        <w:rPr>
          <w:lang w:val="de-DE"/>
        </w:rPr>
        <w:t xml:space="preserve"> , 2003.- 512</w:t>
      </w:r>
      <w:r w:rsidRPr="003D7BC4">
        <w:t>с</w:t>
      </w:r>
      <w:r w:rsidRPr="00220C07">
        <w:rPr>
          <w:lang w:val="de-DE"/>
        </w:rPr>
        <w:t>.</w:t>
      </w:r>
    </w:p>
    <w:p w:rsidR="006877A9" w:rsidRPr="00220C07" w:rsidRDefault="006877A9" w:rsidP="003D7BC4">
      <w:pPr>
        <w:pStyle w:val="ListParagraph"/>
        <w:snapToGrid w:val="0"/>
        <w:spacing w:line="240" w:lineRule="auto"/>
        <w:ind w:left="360"/>
        <w:jc w:val="both"/>
        <w:rPr>
          <w:rFonts w:ascii="Times New Roman" w:hAnsi="Times New Roman"/>
          <w:sz w:val="24"/>
          <w:szCs w:val="24"/>
          <w:lang w:val="de-DE"/>
        </w:rPr>
      </w:pPr>
    </w:p>
    <w:p w:rsidR="006877A9" w:rsidRPr="00220C07" w:rsidRDefault="006877A9" w:rsidP="00667AD3">
      <w:pPr>
        <w:jc w:val="both"/>
        <w:rPr>
          <w:rFonts w:ascii="Times New Roman" w:hAnsi="Times New Roman"/>
          <w:sz w:val="24"/>
          <w:szCs w:val="24"/>
          <w:lang w:val="de-DE"/>
        </w:rPr>
      </w:pPr>
    </w:p>
    <w:p w:rsidR="006877A9" w:rsidRPr="00220C07" w:rsidRDefault="006877A9" w:rsidP="00AB42B1">
      <w:pPr>
        <w:pStyle w:val="ListParagraph"/>
        <w:ind w:left="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Pr="00220C07" w:rsidRDefault="006877A9" w:rsidP="00667AD3">
      <w:pPr>
        <w:snapToGrid w:val="0"/>
        <w:jc w:val="both"/>
        <w:rPr>
          <w:rFonts w:ascii="Times New Roman" w:hAnsi="Times New Roman"/>
          <w:sz w:val="24"/>
          <w:szCs w:val="24"/>
          <w:lang w:val="de-DE"/>
        </w:rPr>
      </w:pPr>
    </w:p>
    <w:p w:rsidR="006877A9" w:rsidRDefault="006877A9" w:rsidP="00220C07">
      <w:pPr>
        <w:pStyle w:val="NoSpacing"/>
        <w:jc w:val="both"/>
        <w:rPr>
          <w:rStyle w:val="apple-converted-space"/>
          <w:color w:val="333333"/>
          <w:sz w:val="24"/>
          <w:szCs w:val="24"/>
          <w:shd w:val="clear" w:color="auto" w:fill="FFFFFF"/>
          <w:lang w:val="de-DE"/>
        </w:rPr>
      </w:pPr>
      <w:r>
        <w:rPr>
          <w:rFonts w:ascii="Times New Roman" w:hAnsi="Times New Roman"/>
          <w:sz w:val="24"/>
          <w:szCs w:val="24"/>
          <w:lang w:val="de-DE"/>
        </w:rPr>
        <w:t>Jahreszeiten</w:t>
      </w:r>
      <w:r>
        <w:rPr>
          <w:rFonts w:ascii="Times New Roman" w:hAnsi="Times New Roman"/>
          <w:sz w:val="24"/>
          <w:szCs w:val="24"/>
          <w:lang w:val="de-DE"/>
        </w:rPr>
        <w:br/>
      </w:r>
      <w:r>
        <w:rPr>
          <w:rFonts w:ascii="Times New Roman" w:hAnsi="Times New Roman"/>
          <w:sz w:val="24"/>
          <w:szCs w:val="24"/>
          <w:lang w:val="de-DE"/>
        </w:rPr>
        <w:br/>
      </w:r>
      <w:r>
        <w:rPr>
          <w:rFonts w:ascii="Times New Roman" w:hAnsi="Times New Roman"/>
          <w:sz w:val="24"/>
          <w:szCs w:val="24"/>
          <w:shd w:val="clear" w:color="auto" w:fill="FFFFFF"/>
          <w:lang w:val="de-DE"/>
        </w:rPr>
        <w:t>Es gibt vier Jahreszeiten: den Winter, den Frühling, den Sommer und den Herbst. Fast jeder Mensch hat eine Lieblingsjahreszeit, einige auch mehrere. Jede Jahreszeit hat ihren Reiz, aber in jeder Jahreszeit gibt es auch Unannehmlichkeiten. Heutzutage sieht man im Winter kaum Schnee. Der Winter ist sehr schneearm. Es gibt weder Eis noch Schnee, dafür aber dichten Nebel. Die Temperatur schwankt zwischen 10 Grad Wärme und 10 Grad Kälte. Man muss sich warm anziehen. Die Wintermonate sind Dezember, Januar und Februar. Wenn es Schnee gibt, kann man Wintersport treiben, Schlitten fahren, Schlittschuh laufen, Schneebälle werfen, einen Schneemann bauen und Schi laufen.</w:t>
      </w:r>
      <w:r>
        <w:rPr>
          <w:rStyle w:val="apple-converted-space"/>
          <w:color w:val="333333"/>
          <w:sz w:val="24"/>
          <w:szCs w:val="24"/>
          <w:shd w:val="clear" w:color="auto" w:fill="FFFFFF"/>
          <w:lang w:val="de-DE"/>
        </w:rPr>
        <w:t> </w:t>
      </w:r>
      <w:r>
        <w:rPr>
          <w:rFonts w:ascii="Times New Roman" w:hAnsi="Times New Roman"/>
          <w:sz w:val="24"/>
          <w:szCs w:val="24"/>
          <w:shd w:val="clear" w:color="auto" w:fill="FFFFFF"/>
          <w:lang w:val="de-DE"/>
        </w:rPr>
        <w:br/>
      </w:r>
      <w:r>
        <w:rPr>
          <w:rFonts w:ascii="Times New Roman" w:hAnsi="Times New Roman"/>
          <w:sz w:val="24"/>
          <w:szCs w:val="24"/>
          <w:shd w:val="clear" w:color="auto" w:fill="FFFFFF"/>
          <w:lang w:val="de-DE"/>
        </w:rPr>
        <w:br/>
        <w:t>Der Frühling ist vielleicht die schönste Jahreszeit. Die Frühlingsmonate sind März, April und Mai. Man kann den Wintermantel zu Hause lassen. Man kleidet sich nicht so warm. Die ersten Blumen sind die Schneeglöckchen. Der Goldregen, das Gänseblümchen und das hellgrüne Gras sind die ersten Boten des kommenden Frühlings. Auf den Feldern und in den Gärten beginnt die Frühlingsarbeit. Man sät Gemüse- und Blumensamen aus und pflanzt Setzlinge ein. Im Garten blühen Tulpen, Rosen, Nelken und Flieder.Wir haben in den Gärten viel zu tun. Wir graben den Garten um, hacken und rechen. Wir säen Samen, Radieschen, Salat, Zwiebeln und Erbsen.Wir pflanzen Paprika und Tomaten.Wir machen Ausflüge in den Wald. Die Tage werden länger, die Nächte kürzer. Die Störche und die Schwalben kommen zurück. Die Vögel, die Amsel und die Lerche singen und zwitschern. Wir haben im April Frühlingsferien und wir feiern Ostern. Der Frühling ist eine schöne Jahreszeit.</w:t>
      </w:r>
      <w:r>
        <w:rPr>
          <w:rStyle w:val="apple-converted-space"/>
          <w:color w:val="333333"/>
          <w:sz w:val="24"/>
          <w:szCs w:val="24"/>
          <w:shd w:val="clear" w:color="auto" w:fill="FFFFFF"/>
          <w:lang w:val="de-DE"/>
        </w:rPr>
        <w:t> </w:t>
      </w:r>
      <w:r>
        <w:rPr>
          <w:rFonts w:ascii="Times New Roman" w:hAnsi="Times New Roman"/>
          <w:sz w:val="24"/>
          <w:szCs w:val="24"/>
          <w:shd w:val="clear" w:color="auto" w:fill="FFFFFF"/>
          <w:lang w:val="de-DE"/>
        </w:rPr>
        <w:br/>
      </w:r>
      <w:r>
        <w:rPr>
          <w:rFonts w:ascii="Times New Roman" w:hAnsi="Times New Roman"/>
          <w:sz w:val="24"/>
          <w:szCs w:val="24"/>
          <w:shd w:val="clear" w:color="auto" w:fill="FFFFFF"/>
          <w:lang w:val="de-DE"/>
        </w:rPr>
        <w:br/>
        <w:t>Der Sommer ist auch sehr gut. Es ist sehr warm, manchmal über 30 Grad, es regnet selten und auch die Nächte sind warm. Manchmal kommt ganz plötzlich ein Gewitter, es blitzt und donnert. Die Kleidung bedeutet auch kein Problem im Sommer. Man kann ein leichtes Sommerkleid, ein T-Shirt und kurze Hosen anziehen. Bei schönem Wetter kann man ins Freibad gehen und den ganzen Tag dort verbringen. Man kann dort schwimmen, in der Sonne liegen, Federball spielen oder mit den Freunden tratschen.</w:t>
      </w:r>
      <w:r>
        <w:rPr>
          <w:rStyle w:val="apple-converted-space"/>
          <w:color w:val="333333"/>
          <w:sz w:val="24"/>
          <w:szCs w:val="24"/>
          <w:shd w:val="clear" w:color="auto" w:fill="FFFFFF"/>
          <w:lang w:val="de-DE"/>
        </w:rPr>
        <w:t> </w:t>
      </w:r>
      <w:r>
        <w:rPr>
          <w:rFonts w:ascii="Times New Roman" w:hAnsi="Times New Roman"/>
          <w:sz w:val="24"/>
          <w:szCs w:val="24"/>
          <w:shd w:val="clear" w:color="auto" w:fill="FFFFFF"/>
          <w:lang w:val="de-DE"/>
        </w:rPr>
        <w:br/>
      </w:r>
      <w:r>
        <w:rPr>
          <w:rFonts w:ascii="Times New Roman" w:hAnsi="Times New Roman"/>
          <w:sz w:val="24"/>
          <w:szCs w:val="24"/>
          <w:shd w:val="clear" w:color="auto" w:fill="FFFFFF"/>
          <w:lang w:val="de-DE"/>
        </w:rPr>
        <w:br/>
        <w:t>Der Herbst ist eine farbige Jahreszeit. Die Herbstmonate sind September, Oktober und November. Das Wetter ist nicht so heiß, aber noch angenehm warm. Die Nächte sind schon kühl. Das Laub der Bäume beginnt sich zu färben, der Wald wird bunt. Jeder Baum hat eine andere Farbe, der eine ist gelb, der andere braun und orange. An Früchten gibt es Äpfel, Birnen, Trauben, Nüsse, Pflaumen und Pfirsiche, an Gemüse Paprika, Tomaten, Kohl, Möhren, Petersilie, Blumenkohl, Kartoffeln und Zwiebeln. Sie werden geerntet.Wir pflücken bzw.ernten sie. Im September beginnt das neue Schuljahr. Die Vögel fliegen in wärmere Länder. Nachts gibt es schon oft Fröste. Im Herbst trägt man Übergangsmäntel, warme Pullover, Westen, Mützen und wasserdichte Schuhe. Man bereitet sich auf den Winter vor.</w:t>
      </w:r>
      <w:r>
        <w:rPr>
          <w:rStyle w:val="apple-converted-space"/>
          <w:color w:val="333333"/>
          <w:sz w:val="24"/>
          <w:szCs w:val="24"/>
          <w:shd w:val="clear" w:color="auto" w:fill="FFFFFF"/>
          <w:lang w:val="de-DE"/>
        </w:rPr>
        <w:t> </w:t>
      </w:r>
      <w:r>
        <w:rPr>
          <w:rFonts w:ascii="Times New Roman" w:hAnsi="Times New Roman"/>
          <w:sz w:val="24"/>
          <w:szCs w:val="24"/>
          <w:shd w:val="clear" w:color="auto" w:fill="FFFFFF"/>
          <w:lang w:val="de-DE"/>
        </w:rPr>
        <w:br/>
      </w:r>
      <w:r>
        <w:rPr>
          <w:rFonts w:ascii="Times New Roman" w:hAnsi="Times New Roman"/>
          <w:sz w:val="24"/>
          <w:szCs w:val="24"/>
          <w:shd w:val="clear" w:color="auto" w:fill="FFFFFF"/>
          <w:lang w:val="de-DE"/>
        </w:rPr>
        <w:br/>
        <w:t>Heute ist das Wetter endlich schön, der Himmel ist klar, die Sonne scheint, der Wind weht nicht, die Temperatur liegt bei 13 Grad. Ich mag den Sommer am liebsten, wenn es heißt ist, wenn die Tage lang sind und wenn die Vögel singen.</w:t>
      </w:r>
    </w:p>
    <w:p w:rsidR="006877A9" w:rsidRDefault="006877A9" w:rsidP="00220C07">
      <w:pPr>
        <w:jc w:val="both"/>
        <w:rPr>
          <w:rStyle w:val="apple-converted-space"/>
          <w:color w:val="333333"/>
          <w:sz w:val="24"/>
          <w:szCs w:val="24"/>
          <w:shd w:val="clear" w:color="auto" w:fill="FFFFFF"/>
          <w:lang w:val="de-DE"/>
        </w:rPr>
      </w:pPr>
    </w:p>
    <w:p w:rsidR="006877A9" w:rsidRDefault="006877A9" w:rsidP="00220C07">
      <w:pPr>
        <w:jc w:val="both"/>
        <w:rPr>
          <w:rStyle w:val="apple-converted-space"/>
          <w:color w:val="333333"/>
          <w:sz w:val="24"/>
          <w:szCs w:val="24"/>
          <w:shd w:val="clear" w:color="auto" w:fill="FFFFFF"/>
          <w:lang w:val="de-DE"/>
        </w:rPr>
      </w:pPr>
    </w:p>
    <w:p w:rsidR="006877A9" w:rsidRDefault="006877A9" w:rsidP="00220C07">
      <w:pPr>
        <w:jc w:val="both"/>
        <w:rPr>
          <w:rStyle w:val="apple-converted-space"/>
          <w:color w:val="333333"/>
          <w:sz w:val="24"/>
          <w:szCs w:val="24"/>
          <w:shd w:val="clear" w:color="auto" w:fill="FFFFFF"/>
          <w:lang w:val="de-DE"/>
        </w:rPr>
      </w:pPr>
    </w:p>
    <w:p w:rsidR="006877A9" w:rsidRDefault="006877A9" w:rsidP="00220C07">
      <w:pPr>
        <w:jc w:val="both"/>
        <w:rPr>
          <w:rStyle w:val="apple-converted-space"/>
          <w:color w:val="333333"/>
          <w:sz w:val="24"/>
          <w:szCs w:val="24"/>
          <w:shd w:val="clear" w:color="auto" w:fill="FFFFFF"/>
          <w:lang w:val="de-DE"/>
        </w:rPr>
      </w:pPr>
    </w:p>
    <w:p w:rsidR="006877A9" w:rsidRDefault="006877A9" w:rsidP="00220C07">
      <w:pPr>
        <w:jc w:val="both"/>
        <w:rPr>
          <w:rStyle w:val="apple-converted-space"/>
          <w:color w:val="333333"/>
          <w:sz w:val="24"/>
          <w:szCs w:val="24"/>
          <w:shd w:val="clear" w:color="auto" w:fill="FFFFFF"/>
          <w:lang w:val="de-DE"/>
        </w:rPr>
      </w:pPr>
    </w:p>
    <w:p w:rsidR="006877A9" w:rsidRDefault="006877A9" w:rsidP="00220C07">
      <w:pPr>
        <w:shd w:val="clear" w:color="auto" w:fill="FFFFFF"/>
        <w:spacing w:after="360" w:line="336" w:lineRule="atLeast"/>
        <w:jc w:val="both"/>
        <w:rPr>
          <w:color w:val="6D6D6D"/>
          <w:lang w:eastAsia="ru-RU"/>
        </w:rPr>
      </w:pPr>
      <w:r>
        <w:rPr>
          <w:rFonts w:ascii="Times New Roman" w:hAnsi="Times New Roman"/>
          <w:color w:val="6D6D6D"/>
          <w:sz w:val="24"/>
          <w:szCs w:val="24"/>
          <w:lang w:val="de-DE" w:eastAsia="ru-RU"/>
        </w:rPr>
        <w:t>Wortschatz</w:t>
      </w:r>
    </w:p>
    <w:tbl>
      <w:tblPr>
        <w:tblW w:w="1125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826"/>
        <w:gridCol w:w="2808"/>
        <w:gridCol w:w="2808"/>
        <w:gridCol w:w="2808"/>
      </w:tblGrid>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Frühling</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Sommer</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Herbst</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Winter</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tauen — таять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Sonnenschein – солнечный свет, сияние солнца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bunte Blätter – цветные, пестрые листья</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Schnee – снег</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Hochwasser — половодье</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Sonnenstrahlen – солнечные лучи</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Blätterfall — листопад</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Schneefall – снегопад</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Frühlingsgetröpfel – весенняя капель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sich sonnen – принимать солнечные ванны, загорать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Reif — иней</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Schneemann – снеговик</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Blösse – прогалина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sonnenverbrannt – очень сильно загорелый</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trübe — пасмурный</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Schneekruste – снежная корка, наст</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Matschwetter – слякоть, грязь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braun gebrannt — загорелый</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Regenwolke –  туча (дождевая)</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Schneeflocke – снежинка</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Knospe — почка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Sonnenbrand – солнечный ожог</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bewölkt – облачный, покрытый облаками</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Schneeball – снежок, снежный ком</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aufbrechen, aufgehen — распускаться</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Sonnenbräune — загар</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Regenwetter – непогода, ненастье</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Schneehaufen – сугроб</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val="de-DE" w:eastAsia="ru-RU"/>
              </w:rPr>
            </w:pPr>
            <w:r>
              <w:rPr>
                <w:rFonts w:ascii="Times New Roman" w:hAnsi="Times New Roman"/>
                <w:color w:val="6D6D6D"/>
                <w:sz w:val="24"/>
                <w:szCs w:val="24"/>
                <w:lang w:val="de-DE" w:eastAsia="ru-RU"/>
              </w:rPr>
              <w:t xml:space="preserve">das Blatt, die Blätter – </w:t>
            </w:r>
            <w:r>
              <w:rPr>
                <w:rFonts w:ascii="Times New Roman" w:hAnsi="Times New Roman"/>
                <w:color w:val="6D6D6D"/>
                <w:sz w:val="24"/>
                <w:szCs w:val="24"/>
                <w:lang w:eastAsia="ru-RU"/>
              </w:rPr>
              <w:t>лист</w:t>
            </w:r>
            <w:r>
              <w:rPr>
                <w:rFonts w:ascii="Times New Roman" w:hAnsi="Times New Roman"/>
                <w:color w:val="6D6D6D"/>
                <w:sz w:val="24"/>
                <w:szCs w:val="24"/>
                <w:lang w:val="de-DE" w:eastAsia="ru-RU"/>
              </w:rPr>
              <w:t xml:space="preserve">, </w:t>
            </w:r>
            <w:r>
              <w:rPr>
                <w:rFonts w:ascii="Times New Roman" w:hAnsi="Times New Roman"/>
                <w:color w:val="6D6D6D"/>
                <w:sz w:val="24"/>
                <w:szCs w:val="24"/>
                <w:lang w:eastAsia="ru-RU"/>
              </w:rPr>
              <w:t>листья</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Sonnenbrille – солнцезащитные очки</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Pfütze — лужа</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Schneedecke – снежный покров</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Laub — листва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Regenbogen — радуга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Niederschläge – атмосферные осадки</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Schneeschicht – слой снега</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Baum — дерево</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regnen – идти (о дожде)</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niederschlagsfrei – без (атмосферных) осадков</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Schneelawine – снежная лавина, обвал снега</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Strauch — куст</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Regen — дождь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Morgenfrost – заморозки (утренние)</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Schneewittchen — снегурочка</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Weide — верба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Schlagregen — ливень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Frühfrost – заморозки (ранние)</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Schneefahrzeug — снегоход</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Blume — цветок</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Traufwasser – дождевая вода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Wetterbericht — метеосводка</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Schneesturm – буран, вьюга</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Blumenkranz – цветочный венок</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Regenschirm — зонт</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Wettervorhersage – прогноз погоды</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Schneefegen — поземка</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Schneeglöckchen — подснежник</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Regenwetter – ненастная, дождливая погода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Wind — ветер</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beschneit — заснеженный</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Märzblume – мать-и-мачеха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regnerisch — дождливый</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Sturmwind – ураган, штормовой ветер</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verschneit – покрытый снегом</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Frühlingsblumen – весенние цветы</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Gewitterwolke – туча (грозовая)</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windig — ветреный</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schneereich – богатый снегом, снежный (о зиме)</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Grüne — зелень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Hitze — жара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durchdringend — пронизывающий</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Eis – лед, мороженое</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ins Grüne fahren – поехать на природу</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Glühhitze – зной, пекло</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böig — порывистый</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vereist — обледенелый</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Zugvögel – перелетные птицы</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Strand — пляж</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Ernte — урожай</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Eiszapfen — сосулька</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Schwarm – птичья стая</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Küste — побережье</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Erntezeit – пора сбора урожая</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Eisbahn — каток</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ergrünen — зазеленеть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baden — купаться</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ernten – собирать урожай</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Eiskunstlauf – фигурное катание</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blühen – цвести</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schwimmen — плавать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Kornernte – уборка зерновых</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Schlittschuhe – коньки</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in Blüte stehen –находиться, стоять  в цвету</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tauchen — нырять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Heuschlag – покос, сенокос</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Schlittschuhe anschnallen – одеть коньки</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heiter — безоблачный</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Boot fahren – плавать, кататься на лодке</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val="de-DE" w:eastAsia="ru-RU"/>
              </w:rPr>
            </w:pPr>
            <w:r>
              <w:rPr>
                <w:rFonts w:ascii="Times New Roman" w:hAnsi="Times New Roman"/>
                <w:color w:val="6D6D6D"/>
                <w:sz w:val="24"/>
                <w:szCs w:val="24"/>
                <w:lang w:val="de-DE" w:eastAsia="ru-RU"/>
              </w:rPr>
              <w:t xml:space="preserve">der Schober – </w:t>
            </w:r>
            <w:r>
              <w:rPr>
                <w:rFonts w:ascii="Times New Roman" w:hAnsi="Times New Roman"/>
                <w:color w:val="6D6D6D"/>
                <w:sz w:val="24"/>
                <w:szCs w:val="24"/>
                <w:lang w:eastAsia="ru-RU"/>
              </w:rPr>
              <w:t>стогсена</w:t>
            </w:r>
            <w:r>
              <w:rPr>
                <w:rFonts w:ascii="Times New Roman" w:hAnsi="Times New Roman"/>
                <w:color w:val="6D6D6D"/>
                <w:sz w:val="24"/>
                <w:szCs w:val="24"/>
                <w:lang w:val="de-DE" w:eastAsia="ru-RU"/>
              </w:rPr>
              <w:t xml:space="preserve">, </w:t>
            </w:r>
            <w:r>
              <w:rPr>
                <w:rFonts w:ascii="Times New Roman" w:hAnsi="Times New Roman"/>
                <w:color w:val="6D6D6D"/>
                <w:sz w:val="24"/>
                <w:szCs w:val="24"/>
                <w:lang w:eastAsia="ru-RU"/>
              </w:rPr>
              <w:t>скирда</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Schlittschuhe abschnallen – снять коньки</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wolkig — облачный</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Wind — ветер</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Altweibersommer – бабье лето</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Schlittschuh laufen – кататься на коньках</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val="de-DE" w:eastAsia="ru-RU"/>
              </w:rPr>
            </w:pPr>
            <w:r>
              <w:rPr>
                <w:rFonts w:ascii="Times New Roman" w:hAnsi="Times New Roman"/>
                <w:color w:val="6D6D6D"/>
                <w:sz w:val="24"/>
                <w:szCs w:val="24"/>
                <w:lang w:val="de-DE" w:eastAsia="ru-RU"/>
              </w:rPr>
              <w:t xml:space="preserve">mit Wolken bedeckt – </w:t>
            </w:r>
            <w:r>
              <w:rPr>
                <w:rFonts w:ascii="Times New Roman" w:hAnsi="Times New Roman"/>
                <w:color w:val="6D6D6D"/>
                <w:sz w:val="24"/>
                <w:szCs w:val="24"/>
                <w:lang w:eastAsia="ru-RU"/>
              </w:rPr>
              <w:t>затянутыйоблаками</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Sturmwind – ветер (штормовой)</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Spätsommer – бабье лето</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gleiten – скользить</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Übergangszeit — межсезонье</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Beeren und Pilze sammeln – собирать ягоды и грибы</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trostlose Jahreszeit – унылое время года</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Schi (Ski) laufen – ходить, кататься на лыжах</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Hagel — град</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Urlaub — отпуск</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trostlose Zeit – унылая пора</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der Frost – холод, мороз, стужа</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das Gewitter — гроза</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Ferien — каникулы</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val="de-DE" w:eastAsia="ru-RU"/>
              </w:rPr>
            </w:pPr>
            <w:r>
              <w:rPr>
                <w:rFonts w:ascii="Times New Roman" w:hAnsi="Times New Roman"/>
                <w:color w:val="6D6D6D"/>
                <w:sz w:val="24"/>
                <w:szCs w:val="24"/>
                <w:lang w:val="de-DE" w:eastAsia="ru-RU"/>
              </w:rPr>
              <w:t xml:space="preserve">ein dunstiger Tag – </w:t>
            </w:r>
            <w:r>
              <w:rPr>
                <w:rFonts w:ascii="Times New Roman" w:hAnsi="Times New Roman"/>
                <w:color w:val="6D6D6D"/>
                <w:sz w:val="24"/>
                <w:szCs w:val="24"/>
                <w:lang w:eastAsia="ru-RU"/>
              </w:rPr>
              <w:t>пасмурный</w:t>
            </w:r>
            <w:r>
              <w:rPr>
                <w:rFonts w:ascii="Times New Roman" w:hAnsi="Times New Roman"/>
                <w:color w:val="6D6D6D"/>
                <w:sz w:val="24"/>
                <w:szCs w:val="24"/>
                <w:lang w:val="de-DE" w:eastAsia="ru-RU"/>
              </w:rPr>
              <w:t xml:space="preserve">, </w:t>
            </w:r>
            <w:r>
              <w:rPr>
                <w:rFonts w:ascii="Times New Roman" w:hAnsi="Times New Roman"/>
                <w:color w:val="6D6D6D"/>
                <w:sz w:val="24"/>
                <w:szCs w:val="24"/>
                <w:lang w:eastAsia="ru-RU"/>
              </w:rPr>
              <w:t>серыйдень</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frieren – зябнуть, замерзать</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donnern  — греметь (о громе)</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sich erholen — отдыхать</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val="de-DE" w:eastAsia="ru-RU"/>
              </w:rPr>
            </w:pPr>
            <w:r>
              <w:rPr>
                <w:rFonts w:ascii="Times New Roman" w:hAnsi="Times New Roman"/>
                <w:color w:val="6D6D6D"/>
                <w:sz w:val="24"/>
                <w:szCs w:val="24"/>
                <w:lang w:val="de-DE" w:eastAsia="ru-RU"/>
              </w:rPr>
              <w:t xml:space="preserve">das unfreundliche Wetter – </w:t>
            </w:r>
            <w:r>
              <w:rPr>
                <w:rFonts w:ascii="Times New Roman" w:hAnsi="Times New Roman"/>
                <w:color w:val="6D6D6D"/>
                <w:sz w:val="24"/>
                <w:szCs w:val="24"/>
                <w:lang w:eastAsia="ru-RU"/>
              </w:rPr>
              <w:t>хмурая</w:t>
            </w:r>
            <w:r>
              <w:rPr>
                <w:rFonts w:ascii="Times New Roman" w:hAnsi="Times New Roman"/>
                <w:color w:val="6D6D6D"/>
                <w:sz w:val="24"/>
                <w:szCs w:val="24"/>
                <w:lang w:val="de-DE" w:eastAsia="ru-RU"/>
              </w:rPr>
              <w:t xml:space="preserve">, </w:t>
            </w:r>
            <w:r>
              <w:rPr>
                <w:rFonts w:ascii="Times New Roman" w:hAnsi="Times New Roman"/>
                <w:color w:val="6D6D6D"/>
                <w:sz w:val="24"/>
                <w:szCs w:val="24"/>
                <w:lang w:eastAsia="ru-RU"/>
              </w:rPr>
              <w:t>пасмурнаяпогода</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die Kälte – холод, стужа</w:t>
            </w:r>
          </w:p>
        </w:tc>
      </w:tr>
      <w:tr w:rsidR="006877A9" w:rsidTr="00220C07">
        <w:tc>
          <w:tcPr>
            <w:tcW w:w="2400" w:type="dxa"/>
            <w:tcBorders>
              <w:top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blitzen – сверкать (о молнии)</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sich entspannen — расслабляться</w:t>
            </w:r>
          </w:p>
        </w:tc>
        <w:tc>
          <w:tcPr>
            <w:tcW w:w="2385" w:type="dxa"/>
            <w:tcBorders>
              <w:top w:val="outset" w:sz="6" w:space="0" w:color="auto"/>
              <w:left w:val="outset" w:sz="6" w:space="0" w:color="auto"/>
              <w:bottom w:val="outset" w:sz="6" w:space="0" w:color="auto"/>
              <w:right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nackte Bäume – голые деревья</w:t>
            </w:r>
          </w:p>
        </w:tc>
        <w:tc>
          <w:tcPr>
            <w:tcW w:w="2385" w:type="dxa"/>
            <w:tcBorders>
              <w:top w:val="outset" w:sz="6" w:space="0" w:color="auto"/>
              <w:left w:val="outset" w:sz="6" w:space="0" w:color="auto"/>
              <w:bottom w:val="outset" w:sz="6" w:space="0" w:color="auto"/>
            </w:tcBorders>
            <w:shd w:val="clear" w:color="auto" w:fill="FFFFFF"/>
          </w:tcPr>
          <w:p w:rsidR="006877A9" w:rsidRDefault="006877A9">
            <w:pPr>
              <w:spacing w:after="360" w:line="336" w:lineRule="atLeast"/>
              <w:jc w:val="both"/>
              <w:rPr>
                <w:rFonts w:ascii="Times New Roman" w:hAnsi="Times New Roman"/>
                <w:color w:val="6D6D6D"/>
                <w:sz w:val="24"/>
                <w:szCs w:val="24"/>
                <w:lang w:eastAsia="ru-RU"/>
              </w:rPr>
            </w:pPr>
            <w:r>
              <w:rPr>
                <w:rFonts w:ascii="Times New Roman" w:hAnsi="Times New Roman"/>
                <w:color w:val="6D6D6D"/>
                <w:sz w:val="24"/>
                <w:szCs w:val="24"/>
                <w:lang w:eastAsia="ru-RU"/>
              </w:rPr>
              <w:t>zittern — дрожать</w:t>
            </w:r>
          </w:p>
        </w:tc>
      </w:tr>
    </w:tbl>
    <w:p w:rsidR="006877A9" w:rsidRDefault="006877A9" w:rsidP="00220C07">
      <w:pPr>
        <w:jc w:val="both"/>
        <w:rPr>
          <w:rFonts w:ascii="Times New Roman" w:hAnsi="Times New Roman"/>
          <w:sz w:val="24"/>
          <w:szCs w:val="24"/>
          <w:lang w:val="en-US"/>
        </w:rPr>
      </w:pPr>
    </w:p>
    <w:p w:rsidR="006877A9" w:rsidRDefault="006877A9" w:rsidP="00220C07">
      <w:pPr>
        <w:pStyle w:val="BodyText"/>
        <w:jc w:val="both"/>
        <w:rPr>
          <w:rFonts w:ascii="Times New Roman" w:hAnsi="Times New Roman"/>
          <w:sz w:val="24"/>
          <w:szCs w:val="24"/>
          <w:lang w:val="en-US"/>
        </w:rPr>
      </w:pPr>
      <w:hyperlink r:id="rId5" w:history="1">
        <w:r>
          <w:rPr>
            <w:rStyle w:val="Hyperlink"/>
            <w:sz w:val="24"/>
            <w:szCs w:val="24"/>
            <w:lang w:val="en-US"/>
          </w:rPr>
          <w:t>https://deutsch-sprechen.ru/vremena-goda/</w:t>
        </w:r>
      </w:hyperlink>
    </w:p>
    <w:p w:rsidR="006877A9" w:rsidRDefault="006877A9" w:rsidP="00220C07">
      <w:pPr>
        <w:jc w:val="both"/>
        <w:rPr>
          <w:rFonts w:ascii="Times New Roman" w:hAnsi="Times New Roman"/>
          <w:sz w:val="24"/>
          <w:szCs w:val="24"/>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both"/>
        <w:textAlignment w:val="baseline"/>
        <w:rPr>
          <w:color w:val="444455"/>
          <w:lang w:val="en-US"/>
        </w:rPr>
      </w:pPr>
    </w:p>
    <w:p w:rsidR="006877A9" w:rsidRDefault="006877A9" w:rsidP="00220C07">
      <w:pPr>
        <w:pStyle w:val="NormalWeb"/>
        <w:spacing w:before="120" w:beforeAutospacing="0" w:after="120" w:afterAutospacing="0" w:line="274" w:lineRule="atLeast"/>
        <w:jc w:val="center"/>
        <w:textAlignment w:val="baseline"/>
        <w:rPr>
          <w:color w:val="444455"/>
          <w:lang w:val="de-DE"/>
        </w:rPr>
      </w:pPr>
      <w:r>
        <w:rPr>
          <w:color w:val="444455"/>
          <w:lang w:val="de-DE"/>
        </w:rPr>
        <w:t>Die Jahreszeiten</w:t>
      </w:r>
    </w:p>
    <w:p w:rsidR="006877A9" w:rsidRDefault="006877A9" w:rsidP="00220C07">
      <w:pPr>
        <w:pStyle w:val="NormalWeb"/>
        <w:spacing w:before="120" w:beforeAutospacing="0" w:after="120" w:afterAutospacing="0" w:line="274" w:lineRule="atLeast"/>
        <w:jc w:val="both"/>
        <w:textAlignment w:val="baseline"/>
        <w:rPr>
          <w:color w:val="444455"/>
          <w:lang w:val="de-DE"/>
        </w:rPr>
      </w:pPr>
      <w:r>
        <w:rPr>
          <w:color w:val="444455"/>
          <w:lang w:val="de-DE"/>
        </w:rPr>
        <w:t>Insgesamt gibt es vier verschiedene Jahreszeiten: Frühling, Sommer, Herbst und Winter. Jede Jahreszeit besteht aus drei entsprechenden Monaten. Praktisch jeder Mensch hat seine Lieblingsjahreszeit.</w:t>
      </w:r>
    </w:p>
    <w:p w:rsidR="006877A9" w:rsidRDefault="006877A9" w:rsidP="00220C07">
      <w:pPr>
        <w:pStyle w:val="NormalWeb"/>
        <w:spacing w:before="120" w:beforeAutospacing="0" w:after="120" w:afterAutospacing="0" w:line="274" w:lineRule="atLeast"/>
        <w:jc w:val="both"/>
        <w:textAlignment w:val="baseline"/>
        <w:rPr>
          <w:color w:val="444455"/>
          <w:lang w:val="de-DE"/>
        </w:rPr>
      </w:pPr>
      <w:r>
        <w:rPr>
          <w:color w:val="444455"/>
          <w:lang w:val="de-DE"/>
        </w:rPr>
        <w:t>Die Frühlingsmonate sind März, April und Mai. Im Frühjahr wird das Wetter immer wärmer. Das ist die Übergangszeit vom Winter zum Sommer. Der Schnee taut, viele Vögel kommen aus den warmen Ländern zurück. Das Gras und die Bäume werden grün, die ersten Blumen erscheinen.</w:t>
      </w:r>
    </w:p>
    <w:p w:rsidR="006877A9" w:rsidRDefault="006877A9" w:rsidP="00220C07">
      <w:pPr>
        <w:pStyle w:val="NormalWeb"/>
        <w:spacing w:before="120" w:beforeAutospacing="0" w:after="120" w:afterAutospacing="0" w:line="274" w:lineRule="atLeast"/>
        <w:jc w:val="both"/>
        <w:textAlignment w:val="baseline"/>
        <w:rPr>
          <w:color w:val="444455"/>
          <w:lang w:val="de-DE"/>
        </w:rPr>
      </w:pPr>
      <w:r>
        <w:rPr>
          <w:color w:val="444455"/>
          <w:lang w:val="de-DE"/>
        </w:rPr>
        <w:t>Nach dem Frühling kommt der Sommer. Die Sommermonate sind Juni, Juli und August. Im Sommer wird das Wetter richtig warm. Man kann sich sonnen und baden. Die Kinder haben im Sommer Ferien und viele Erwachsene wählen die Sommermonate für ihre Urlaubszeit.</w:t>
      </w:r>
    </w:p>
    <w:p w:rsidR="006877A9" w:rsidRDefault="006877A9" w:rsidP="00220C07">
      <w:pPr>
        <w:pStyle w:val="NormalWeb"/>
        <w:spacing w:before="120" w:beforeAutospacing="0" w:after="120" w:afterAutospacing="0" w:line="274" w:lineRule="atLeast"/>
        <w:jc w:val="both"/>
        <w:textAlignment w:val="baseline"/>
        <w:rPr>
          <w:color w:val="444455"/>
          <w:lang w:val="de-DE"/>
        </w:rPr>
      </w:pPr>
      <w:r>
        <w:rPr>
          <w:color w:val="444455"/>
          <w:lang w:val="de-DE"/>
        </w:rPr>
        <w:t>Der Herbst ist eine sehr schöne Jahreszeit. Die Herbstmonate sind September, Oktober und November. Im Herbst ist das Wetter oft regnerisch und windig. Die Blätter auf den Bäumen werden bunt und es kommt langsam zum Blätterfall. Die Vögel fliegen in die Länder, wo das Wetter wärmer ist. Im Herbst erntet man Obst, Gemüse und Getreide. Im Wald kann man Pilze und Beeren sammeln.</w:t>
      </w:r>
    </w:p>
    <w:p w:rsidR="006877A9" w:rsidRDefault="006877A9" w:rsidP="00220C07">
      <w:pPr>
        <w:pStyle w:val="NormalWeb"/>
        <w:spacing w:before="120" w:beforeAutospacing="0" w:after="120" w:afterAutospacing="0" w:line="274" w:lineRule="atLeast"/>
        <w:jc w:val="both"/>
        <w:textAlignment w:val="baseline"/>
        <w:rPr>
          <w:color w:val="444455"/>
          <w:lang w:val="de-DE"/>
        </w:rPr>
      </w:pPr>
      <w:r>
        <w:rPr>
          <w:color w:val="444455"/>
          <w:lang w:val="de-DE"/>
        </w:rPr>
        <w:t>Nach dem Herbst kommt der Winter. Die Wintermonate sind Dezember, Januar und Februar. Der Winter ist die kälteste Jahreszeit. Die Temperaturen liegen üblicherweise unter 0°C. Es schneit oft und die Erde wird mit Schnee bedeckt. Im Winter kann man Schlittschuh und Schi laufen, Schneeballschlachten machen und Schneemänner bauen.</w:t>
      </w:r>
    </w:p>
    <w:p w:rsidR="006877A9" w:rsidRDefault="006877A9" w:rsidP="00220C07">
      <w:pPr>
        <w:spacing w:after="0" w:line="240" w:lineRule="auto"/>
        <w:jc w:val="both"/>
        <w:rPr>
          <w:rFonts w:ascii="Times New Roman" w:hAnsi="Times New Roman"/>
          <w:color w:val="333333"/>
          <w:sz w:val="24"/>
          <w:szCs w:val="24"/>
          <w:shd w:val="clear" w:color="auto" w:fill="FFFFFF"/>
          <w:lang w:val="de-DE" w:eastAsia="ru-RU"/>
        </w:rPr>
      </w:pPr>
    </w:p>
    <w:p w:rsidR="006877A9" w:rsidRDefault="006877A9" w:rsidP="00220C07">
      <w:pPr>
        <w:spacing w:after="0" w:line="240" w:lineRule="auto"/>
        <w:jc w:val="both"/>
        <w:rPr>
          <w:rFonts w:ascii="Times New Roman" w:hAnsi="Times New Roman"/>
          <w:color w:val="333333"/>
          <w:sz w:val="24"/>
          <w:szCs w:val="24"/>
          <w:shd w:val="clear" w:color="auto" w:fill="FFFFFF"/>
          <w:lang w:val="de-DE" w:eastAsia="ru-RU"/>
        </w:rPr>
      </w:pPr>
    </w:p>
    <w:p w:rsidR="006877A9" w:rsidRDefault="006877A9" w:rsidP="00220C07">
      <w:pPr>
        <w:spacing w:after="0" w:line="240" w:lineRule="auto"/>
        <w:jc w:val="both"/>
        <w:rPr>
          <w:rFonts w:ascii="Times New Roman" w:hAnsi="Times New Roman"/>
          <w:color w:val="333333"/>
          <w:sz w:val="24"/>
          <w:szCs w:val="24"/>
          <w:shd w:val="clear" w:color="auto" w:fill="FFFFFF"/>
          <w:lang w:val="de-DE" w:eastAsia="ru-RU"/>
        </w:rPr>
      </w:pPr>
    </w:p>
    <w:p w:rsidR="006877A9" w:rsidRDefault="006877A9" w:rsidP="00220C07">
      <w:pPr>
        <w:spacing w:after="0" w:line="240" w:lineRule="auto"/>
        <w:jc w:val="both"/>
        <w:rPr>
          <w:rFonts w:ascii="Times New Roman" w:hAnsi="Times New Roman"/>
          <w:color w:val="333333"/>
          <w:sz w:val="24"/>
          <w:szCs w:val="24"/>
          <w:shd w:val="clear" w:color="auto" w:fill="FFFFFF"/>
          <w:lang w:val="de-DE" w:eastAsia="ru-RU"/>
        </w:rPr>
      </w:pPr>
    </w:p>
    <w:p w:rsidR="006877A9" w:rsidRDefault="006877A9" w:rsidP="00220C07">
      <w:pPr>
        <w:pStyle w:val="Heading2"/>
        <w:jc w:val="both"/>
        <w:rPr>
          <w:b w:val="0"/>
          <w:sz w:val="24"/>
          <w:szCs w:val="24"/>
          <w:shd w:val="clear" w:color="auto" w:fill="FFFFFF"/>
          <w:lang w:val="de-DE"/>
        </w:rPr>
      </w:pPr>
    </w:p>
    <w:p w:rsidR="006877A9" w:rsidRDefault="006877A9" w:rsidP="00220C07">
      <w:pPr>
        <w:pStyle w:val="Heading2"/>
        <w:jc w:val="center"/>
        <w:rPr>
          <w:b w:val="0"/>
          <w:sz w:val="24"/>
          <w:szCs w:val="24"/>
          <w:shd w:val="clear" w:color="auto" w:fill="FFFFFF"/>
          <w:lang w:val="de-DE"/>
        </w:rPr>
      </w:pPr>
      <w:r>
        <w:rPr>
          <w:b w:val="0"/>
          <w:sz w:val="24"/>
          <w:szCs w:val="24"/>
          <w:shd w:val="clear" w:color="auto" w:fill="FFFFFF"/>
          <w:lang w:val="de-DE"/>
        </w:rPr>
        <w:t>Die Ferien</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shd w:val="clear" w:color="auto" w:fill="FFFFFF"/>
          <w:lang w:val="de-DE" w:eastAsia="ru-RU"/>
        </w:rPr>
        <w:t>Im Sommer gehen die Schüler nicht in die Schule. Sie haben Sommerferien, die drei Monate dauern. Die Kinder müssen nicht früh auf</w:t>
      </w:r>
      <w:r>
        <w:rPr>
          <w:rFonts w:ascii="Times New Roman" w:hAnsi="Times New Roman"/>
          <w:sz w:val="24"/>
          <w:szCs w:val="24"/>
          <w:shd w:val="clear" w:color="auto" w:fill="FFFFFF"/>
          <w:lang w:val="de-DE" w:eastAsia="ru-RU"/>
        </w:rPr>
        <w:softHyphen/>
        <w:t>stehen, keine Hausaufgaben ma</w:t>
      </w:r>
      <w:r>
        <w:rPr>
          <w:rFonts w:ascii="Times New Roman" w:hAnsi="Times New Roman"/>
          <w:sz w:val="24"/>
          <w:szCs w:val="24"/>
          <w:shd w:val="clear" w:color="auto" w:fill="FFFFFF"/>
          <w:lang w:val="de-DE" w:eastAsia="ru-RU"/>
        </w:rPr>
        <w:softHyphen/>
        <w:t>chen und nichts für die Schule vorbereiten. Deshalb gefallen ihnen die Sommerfe</w:t>
      </w:r>
      <w:r>
        <w:rPr>
          <w:rFonts w:ascii="Times New Roman" w:hAnsi="Times New Roman"/>
          <w:sz w:val="24"/>
          <w:szCs w:val="24"/>
          <w:shd w:val="clear" w:color="auto" w:fill="FFFFFF"/>
          <w:lang w:val="de-DE" w:eastAsia="ru-RU"/>
        </w:rPr>
        <w:softHyphen/>
        <w:t>rien. </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Ich habe gerne Sommerferien, weil ich dann viel Freizeit habe. An hellen Sommermorgen bleibe ich niemals lange im Bett. Nach dem Aufstehen gibt es ein leckeres Frühstück. Danach spiele ich draußen mit Freunden. Wenn es regnet, spiele ich Computer oder mit Lego. Manchmal gehe ich nachmittags mit Freunden ins Kino oder spiele im Hof einfach Fußball. </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Jeden Sommer fahre ich aufs Dorf, um meine Großeltern zu besuchen. Ich helfe ihnen im Garten oder passe auf ihre Kücken und Enten auf. Im Dorf mache ich oft weite Radtouren mit meinem Vater. Manchmal fahren wir zum Angeln an den Fluss. Mir gefällt es, morgens an den Strand zu gehen, wenn es noch nicht so heiß ist. Ich schwimme, sonne mich und spiele mit den Freunden am Flussufer. </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Wenn mein Onkel nicht beschäftigt ist, geht er mit uns in den Wald, um Pilze zu sammeln. Abends sitze ich dann gern am Feuer.</w:t>
      </w:r>
    </w:p>
    <w:p w:rsidR="006877A9" w:rsidRDefault="006877A9" w:rsidP="00220C07">
      <w:pPr>
        <w:pStyle w:val="NormalWeb"/>
        <w:shd w:val="clear" w:color="auto" w:fill="FFFFFF"/>
        <w:spacing w:before="0" w:beforeAutospacing="0" w:after="0" w:afterAutospacing="0" w:line="270" w:lineRule="atLeast"/>
        <w:jc w:val="both"/>
        <w:rPr>
          <w:lang w:val="de-DE"/>
        </w:rPr>
      </w:pPr>
    </w:p>
    <w:p w:rsidR="006877A9" w:rsidRDefault="006877A9" w:rsidP="00220C07">
      <w:pPr>
        <w:pStyle w:val="NormalWeb"/>
        <w:shd w:val="clear" w:color="auto" w:fill="FFFFFF"/>
        <w:spacing w:before="0" w:beforeAutospacing="0" w:after="0" w:afterAutospacing="0" w:line="270" w:lineRule="atLeast"/>
        <w:jc w:val="center"/>
        <w:rPr>
          <w:color w:val="333333"/>
          <w:lang w:val="de-DE"/>
        </w:rPr>
      </w:pPr>
      <w:r>
        <w:rPr>
          <w:b/>
          <w:bCs/>
          <w:color w:val="000000"/>
          <w:lang w:val="de-DE"/>
        </w:rPr>
        <w:t>Meine Ferien</w:t>
      </w:r>
    </w:p>
    <w:p w:rsidR="006877A9" w:rsidRDefault="006877A9" w:rsidP="00220C07">
      <w:pPr>
        <w:pStyle w:val="NormalWeb"/>
        <w:shd w:val="clear" w:color="auto" w:fill="FFFFFF"/>
        <w:spacing w:before="0" w:beforeAutospacing="0" w:after="0" w:afterAutospacing="0" w:line="270" w:lineRule="atLeast"/>
        <w:ind w:firstLine="300"/>
        <w:jc w:val="both"/>
        <w:rPr>
          <w:color w:val="333333"/>
          <w:lang w:val="de-DE"/>
        </w:rPr>
      </w:pPr>
      <w:r>
        <w:rPr>
          <w:color w:val="000000"/>
          <w:lang w:val="de-DE"/>
        </w:rPr>
        <w:t>Ich freue mich schon auf die Sommerferien. Die Sommerferien ist die beste Zeit im Leben der Studenten. Es gibt viele verschiedene Möglichkeiten, die Zeit grobartig zu verbringen. In diesem Sommer habe ich auch viel Interessantes vor.</w:t>
      </w:r>
    </w:p>
    <w:p w:rsidR="006877A9" w:rsidRDefault="006877A9" w:rsidP="00220C07">
      <w:pPr>
        <w:pStyle w:val="NormalWeb"/>
        <w:shd w:val="clear" w:color="auto" w:fill="FFFFFF"/>
        <w:spacing w:before="0" w:beforeAutospacing="0" w:after="0" w:afterAutospacing="0" w:line="270" w:lineRule="atLeast"/>
        <w:ind w:firstLine="300"/>
        <w:jc w:val="both"/>
        <w:rPr>
          <w:color w:val="333333"/>
          <w:lang w:val="de-DE"/>
        </w:rPr>
      </w:pPr>
      <w:r>
        <w:rPr>
          <w:color w:val="000000"/>
          <w:lang w:val="de-DE"/>
        </w:rPr>
        <w:t>Um keine Zeit zu verlieren, will ich sofort nach den Prüfungen meine Siebensachen packen und zu meinem Verwandten aufs Land fahren. Das Dorf, in dem mein Grobvater wohnt, liegt in einer malerischen Gegend an einem nicht groben, aber recht schönen Fluss. Dort werde ich Gelegenheit haben, viel zu baden und Ruderboot zu fahren. Das Rudern ist doch ein herrlicher Sport – es kräftigt die Muskeln und stählt den ganzen Körper. Außerdem atmet man immer reine, frische Luft. Wenn das Wetter warm und sonnig ist, will ich auch in der Sonne liegen, um einigermaßen braun zu werden. Zur Abwechslung kann ich mir die Zeit mit dem Radfahren vertreiben, in den Wald oder in die umliegenden Dörfer spazierengehen. Manchmal werde ich meinem Verwandten im Obst- und Gemüsegarten helfen müssen.</w:t>
      </w:r>
    </w:p>
    <w:p w:rsidR="006877A9" w:rsidRDefault="006877A9" w:rsidP="00220C07">
      <w:pPr>
        <w:pStyle w:val="NormalWeb"/>
        <w:shd w:val="clear" w:color="auto" w:fill="FFFFFF"/>
        <w:spacing w:before="0" w:beforeAutospacing="0" w:after="0" w:afterAutospacing="0" w:line="270" w:lineRule="atLeast"/>
        <w:ind w:firstLine="300"/>
        <w:jc w:val="both"/>
        <w:rPr>
          <w:color w:val="333333"/>
          <w:lang w:val="de-DE"/>
        </w:rPr>
      </w:pPr>
      <w:r>
        <w:rPr>
          <w:color w:val="000000"/>
          <w:lang w:val="de-DE"/>
        </w:rPr>
        <w:t>Ich glaube, zwei oder drei Wochen auf dem Lande würden mir wohl genügen. Dann fahre ich mit meinen Eltern mit dem Zuge nach Petersburg.Als ich einmal in dieser Stadt war, gefiel es mir sehr. In Petersburg gibt es viele Museen, Ausstellungen und andere wunderschöne Sehenswürdigkeiten. Dort werde ich viele Aufnahmen machen oder filmen, wenn ich eine Videokamera ausleihen kann.</w:t>
      </w:r>
    </w:p>
    <w:p w:rsidR="006877A9" w:rsidRDefault="006877A9" w:rsidP="00220C07">
      <w:pPr>
        <w:pStyle w:val="NormalWeb"/>
        <w:shd w:val="clear" w:color="auto" w:fill="FFFFFF"/>
        <w:spacing w:before="0" w:beforeAutospacing="0" w:after="0" w:afterAutospacing="0" w:line="270" w:lineRule="atLeast"/>
        <w:ind w:firstLine="300"/>
        <w:jc w:val="both"/>
        <w:rPr>
          <w:color w:val="333333"/>
          <w:lang w:val="de-DE"/>
        </w:rPr>
      </w:pPr>
      <w:r>
        <w:rPr>
          <w:color w:val="000000"/>
          <w:lang w:val="de-DE"/>
        </w:rPr>
        <w:t>Im August plane ich und meine Studiengenossen eine Flugreise ans Meer, nach Spanien zum Beispiel. Vielleicht werden wir in einer Jugendherberge wohnen. Dort können wir den ganzen Tag am Strand verbringen, schwimmen, uns sonnen, Zeitungen oder Bücher lesen. Bestimmt werden wir einige Male unsere Rucksäcke nehmen und in die Berge steigen.Wenn wir eine Rast machen wollen, werden wir uns einen passenden Platz aussuchen und ein Feuer machen, um das Essen zuzubereiten. Abends können wir ins Kino oder zum Tanzen gehen.</w:t>
      </w:r>
    </w:p>
    <w:p w:rsidR="006877A9" w:rsidRDefault="006877A9" w:rsidP="00220C07">
      <w:pPr>
        <w:pStyle w:val="NormalWeb"/>
        <w:shd w:val="clear" w:color="auto" w:fill="FFFFFF"/>
        <w:spacing w:before="0" w:beforeAutospacing="0" w:after="0" w:afterAutospacing="0" w:line="270" w:lineRule="atLeast"/>
        <w:ind w:firstLine="300"/>
        <w:jc w:val="both"/>
        <w:rPr>
          <w:color w:val="333333"/>
          <w:lang w:val="de-DE"/>
        </w:rPr>
      </w:pPr>
      <w:r>
        <w:rPr>
          <w:color w:val="000000"/>
          <w:lang w:val="de-DE"/>
        </w:rPr>
        <w:t>Es ist auch möglich, statt in einer Jugendherberge zu hocken, in ein Sportlager zu fahren. Da die Jugend auf dem Lande auch richtig Sport treibt, gibt es wirklich fast</w:t>
      </w:r>
      <w:r>
        <w:rPr>
          <w:rStyle w:val="apple-converted-space"/>
          <w:color w:val="000000"/>
          <w:lang w:val="de-DE"/>
        </w:rPr>
        <w:t> </w:t>
      </w:r>
      <w:r>
        <w:rPr>
          <w:color w:val="000000"/>
          <w:lang w:val="de-DE"/>
        </w:rPr>
        <w:t>überall gut eingerichtete Sportplätze mit einem Fußballplatz, Aschenbahnen, Recken und anderen Turngeräten. In einem modernen Sportlager gibt es alles, was sich ein Sportler nur wünschen kann: ein kleines Stadion mit Volleyball-, Basketball- und Tennisplätzen, ein Schwimmbad mit Sprungturm, eine Bootausleihstation. Wenn es irgendwie möglich sein wird, möchte ich in vielen Sportarten trainieren.</w:t>
      </w:r>
    </w:p>
    <w:p w:rsidR="006877A9" w:rsidRDefault="006877A9" w:rsidP="00220C07">
      <w:pPr>
        <w:pStyle w:val="NormalWeb"/>
        <w:shd w:val="clear" w:color="auto" w:fill="FFFFFF"/>
        <w:spacing w:before="0" w:beforeAutospacing="0" w:after="0" w:afterAutospacing="0" w:line="270" w:lineRule="atLeast"/>
        <w:ind w:firstLine="300"/>
        <w:jc w:val="both"/>
        <w:rPr>
          <w:color w:val="000000"/>
          <w:lang w:val="de-DE"/>
        </w:rPr>
      </w:pPr>
      <w:r>
        <w:rPr>
          <w:color w:val="000000"/>
          <w:lang w:val="de-DE"/>
        </w:rPr>
        <w:t>Ende August werde ich in Moskau verbringen, weil ich mich fürs zweite Studienjahr vorbereiten muss.</w:t>
      </w:r>
    </w:p>
    <w:p w:rsidR="006877A9" w:rsidRDefault="006877A9" w:rsidP="00220C07">
      <w:pPr>
        <w:pStyle w:val="NormalWeb"/>
        <w:shd w:val="clear" w:color="auto" w:fill="FFFFFF"/>
        <w:spacing w:before="0" w:beforeAutospacing="0" w:after="360" w:afterAutospacing="0" w:line="336" w:lineRule="atLeast"/>
        <w:jc w:val="both"/>
        <w:rPr>
          <w:color w:val="FF0000"/>
          <w:lang w:val="de-DE"/>
        </w:rPr>
      </w:pPr>
    </w:p>
    <w:p w:rsidR="006877A9" w:rsidRDefault="006877A9" w:rsidP="00220C07">
      <w:pPr>
        <w:pStyle w:val="NormalWeb"/>
        <w:shd w:val="clear" w:color="auto" w:fill="FFFFFF"/>
        <w:spacing w:before="0" w:beforeAutospacing="0" w:after="360" w:afterAutospacing="0" w:line="336" w:lineRule="atLeast"/>
        <w:jc w:val="both"/>
        <w:rPr>
          <w:color w:val="FF0000"/>
          <w:lang w:val="de-DE"/>
        </w:rPr>
      </w:pPr>
    </w:p>
    <w:p w:rsidR="006877A9" w:rsidRDefault="006877A9" w:rsidP="00220C07">
      <w:pPr>
        <w:pStyle w:val="NormalWeb"/>
        <w:shd w:val="clear" w:color="auto" w:fill="FFFFFF"/>
        <w:spacing w:before="0" w:beforeAutospacing="0" w:after="360" w:afterAutospacing="0" w:line="336" w:lineRule="atLeast"/>
        <w:jc w:val="both"/>
        <w:rPr>
          <w:color w:val="FF0000"/>
          <w:lang w:val="de-DE"/>
        </w:rPr>
      </w:pPr>
    </w:p>
    <w:p w:rsidR="006877A9" w:rsidRDefault="006877A9" w:rsidP="00220C07">
      <w:pPr>
        <w:pStyle w:val="NormalWeb"/>
        <w:shd w:val="clear" w:color="auto" w:fill="FFFFFF"/>
        <w:spacing w:before="0" w:beforeAutospacing="0" w:after="360" w:afterAutospacing="0" w:line="336" w:lineRule="atLeast"/>
        <w:jc w:val="both"/>
        <w:rPr>
          <w:color w:val="FF0000"/>
          <w:lang w:val="de-DE"/>
        </w:rPr>
      </w:pPr>
    </w:p>
    <w:p w:rsidR="006877A9" w:rsidRDefault="006877A9" w:rsidP="00220C07">
      <w:pPr>
        <w:pStyle w:val="NormalWeb"/>
        <w:shd w:val="clear" w:color="auto" w:fill="FFFFFF"/>
        <w:spacing w:before="0" w:beforeAutospacing="0" w:after="360" w:afterAutospacing="0" w:line="336" w:lineRule="atLeast"/>
        <w:jc w:val="both"/>
        <w:rPr>
          <w:color w:val="FF0000"/>
          <w:lang w:val="de-DE"/>
        </w:rPr>
      </w:pPr>
    </w:p>
    <w:p w:rsidR="006877A9" w:rsidRDefault="006877A9" w:rsidP="00220C07">
      <w:pPr>
        <w:pStyle w:val="NormalWeb"/>
        <w:shd w:val="clear" w:color="auto" w:fill="FFFFFF"/>
        <w:spacing w:before="0" w:beforeAutospacing="0" w:after="360" w:afterAutospacing="0" w:line="336" w:lineRule="atLeast"/>
        <w:jc w:val="both"/>
        <w:rPr>
          <w:color w:val="FF0000"/>
          <w:lang w:val="de-DE"/>
        </w:rPr>
      </w:pPr>
    </w:p>
    <w:p w:rsidR="006877A9" w:rsidRDefault="006877A9" w:rsidP="00220C07">
      <w:pPr>
        <w:pStyle w:val="NormalWeb"/>
        <w:shd w:val="clear" w:color="auto" w:fill="FFFFFF"/>
        <w:spacing w:before="0" w:beforeAutospacing="0" w:after="360" w:afterAutospacing="0" w:line="336" w:lineRule="atLeast"/>
        <w:jc w:val="both"/>
        <w:rPr>
          <w:color w:val="FF0000"/>
          <w:lang w:val="de-DE"/>
        </w:rPr>
      </w:pPr>
    </w:p>
    <w:p w:rsidR="006877A9" w:rsidRDefault="006877A9" w:rsidP="00220C07">
      <w:pPr>
        <w:pStyle w:val="NormalWeb"/>
        <w:shd w:val="clear" w:color="auto" w:fill="FFFFFF"/>
        <w:spacing w:before="0" w:beforeAutospacing="0" w:after="360" w:afterAutospacing="0" w:line="336" w:lineRule="atLeast"/>
        <w:jc w:val="both"/>
        <w:rPr>
          <w:color w:val="FF0000"/>
          <w:lang w:val="de-DE"/>
        </w:rPr>
      </w:pPr>
    </w:p>
    <w:p w:rsidR="006877A9" w:rsidRDefault="006877A9" w:rsidP="00220C07">
      <w:pPr>
        <w:pStyle w:val="NormalWeb"/>
        <w:shd w:val="clear" w:color="auto" w:fill="FFFFFF"/>
        <w:spacing w:before="0" w:beforeAutospacing="0" w:after="360" w:afterAutospacing="0" w:line="336" w:lineRule="atLeast"/>
        <w:jc w:val="both"/>
        <w:rPr>
          <w:lang w:val="de-DE"/>
        </w:rPr>
      </w:pPr>
      <w:r>
        <w:rPr>
          <w:lang w:val="de-DE"/>
        </w:rPr>
        <w:t>Meine liebste Freizeitbeschäftigung.</w:t>
      </w:r>
    </w:p>
    <w:p w:rsidR="006877A9" w:rsidRDefault="006877A9" w:rsidP="00220C07">
      <w:pPr>
        <w:pStyle w:val="NormalWeb"/>
        <w:shd w:val="clear" w:color="auto" w:fill="FFFFFF"/>
        <w:spacing w:before="0" w:beforeAutospacing="0" w:after="360" w:afterAutospacing="0" w:line="336" w:lineRule="atLeast"/>
        <w:jc w:val="both"/>
        <w:rPr>
          <w:lang w:val="de-DE"/>
        </w:rPr>
      </w:pPr>
      <w:r>
        <w:rPr>
          <w:lang w:val="de-DE"/>
        </w:rPr>
        <w:t>Freizeit bedeutet für alle Menschen Entspannen, Abschalten von Problemen. Das heißt aber nicht, dass sie total faulenzen mögen.</w:t>
      </w:r>
      <w:r>
        <w:rPr>
          <w:rStyle w:val="apple-converted-space"/>
          <w:lang w:val="de-DE"/>
        </w:rPr>
        <w:t> </w:t>
      </w:r>
      <w:r>
        <w:rPr>
          <w:lang w:val="de-DE"/>
        </w:rPr>
        <w:t>Im Gegenteil, sie bevorzugen etwas Interessantes zu machen, was ihnen gefällt, und nicht, was man machen soll. Man kann seinen Interessen nachgehen, Abenteuer erleben, die man sich wegen Zeitnot nicht leisten kann.</w:t>
      </w:r>
    </w:p>
    <w:p w:rsidR="006877A9" w:rsidRDefault="006877A9" w:rsidP="00220C07">
      <w:pPr>
        <w:pStyle w:val="NormalWeb"/>
        <w:shd w:val="clear" w:color="auto" w:fill="FFFFFF"/>
        <w:spacing w:before="0" w:beforeAutospacing="0" w:after="360" w:afterAutospacing="0" w:line="336" w:lineRule="atLeast"/>
        <w:jc w:val="both"/>
        <w:rPr>
          <w:lang w:val="de-DE"/>
        </w:rPr>
      </w:pPr>
      <w:r>
        <w:rPr>
          <w:lang w:val="de-DE"/>
        </w:rPr>
        <w:t>Fast jeder Mensch hat ein oder viele Hobbys. Meine liebste Freizeitbeschäftigung ist Lesen. Ich lese Bücher von Kindheit an. Mit 12 Jahren begann ich ernste Bücher von Dickens, Duma, Tolstoi, Dostojewski zu lesen.Ich las jedes Buch nicht nur einmal, ich las es mehrere Male. Wie spannend wurde dort die Welt geschildert!In den Ferien haben wir gewöhnlich mehr Freizeit. Spaziergehen, Bücher lesen, Sport treiben, Wandern – das Angebot kennt keine Grenzen wie unsere Phantasie. Was die Jugendlichen betrifft, so ziehen sie heutzutage am liebsten vor, im Internet stundenlang zu surfen oder Computerspiele zu spielen. Was mich angeht, so mache ich Vieles gern. Ich lese, sehe fern, treffe mich mit Freunden, gehe ins Theater und Kino und treibe auch Sport mit Vergnügen. Ich will mich weiterbilden, wenn es um interessante Dinge geht.</w:t>
      </w:r>
    </w:p>
    <w:p w:rsidR="006877A9" w:rsidRDefault="006877A9" w:rsidP="00220C07">
      <w:pPr>
        <w:pStyle w:val="NormalWeb"/>
        <w:shd w:val="clear" w:color="auto" w:fill="FFFFFF"/>
        <w:spacing w:before="0" w:beforeAutospacing="0" w:after="360" w:afterAutospacing="0" w:line="336" w:lineRule="atLeast"/>
        <w:jc w:val="both"/>
        <w:rPr>
          <w:lang w:val="de-DE"/>
        </w:rPr>
      </w:pPr>
      <w:r>
        <w:rPr>
          <w:lang w:val="de-DE"/>
        </w:rPr>
        <w:t>Ich reise sehr gern und jede Reise bringt viele Eindrücke. Es ist spannend und interessant, neue Landschaften zu sehen und neue Bekanntschaften zu machen. Zu meinem schönsten Erlebnis aus den vorigen Sommerferien zählt die Wanderung aufs Land. Es war so schön für einige Tage ins Grüne zu fahren, in der Sonne zu liegen, im See zu baden, Pilze und Beeren im Wald zu sammeln. Meine Freunde angelten gern.Wir nahmen das Allernötigste mit und transportierten unser Gepäck mit unseren Fahrrädern.Wir schlugen das Zelt auf und machten das Feuer an. Wenn es schon dunkel wurde, saßen wir um das Feuer, spielten Gitarre und sangen. Es war so schön ein bisschen weit von der Zivilisation zu hausen.</w:t>
      </w:r>
    </w:p>
    <w:p w:rsidR="006877A9" w:rsidRDefault="006877A9" w:rsidP="00220C07">
      <w:pPr>
        <w:pStyle w:val="Heading4"/>
        <w:jc w:val="both"/>
        <w:rPr>
          <w:sz w:val="24"/>
          <w:szCs w:val="24"/>
          <w:lang w:val="de-DE" w:eastAsia="ru-RU"/>
        </w:rPr>
      </w:pPr>
    </w:p>
    <w:p w:rsidR="006877A9" w:rsidRDefault="006877A9" w:rsidP="00220C07">
      <w:pPr>
        <w:pStyle w:val="Heading4"/>
        <w:jc w:val="both"/>
        <w:rPr>
          <w:sz w:val="24"/>
          <w:szCs w:val="24"/>
          <w:lang w:val="de-DE" w:eastAsia="ru-RU"/>
        </w:rPr>
      </w:pPr>
    </w:p>
    <w:p w:rsidR="006877A9" w:rsidRDefault="006877A9" w:rsidP="00220C07">
      <w:pPr>
        <w:pStyle w:val="Heading4"/>
        <w:jc w:val="both"/>
        <w:rPr>
          <w:sz w:val="24"/>
          <w:szCs w:val="24"/>
          <w:lang w:val="de-DE" w:eastAsia="ru-RU"/>
        </w:rPr>
      </w:pPr>
    </w:p>
    <w:p w:rsidR="006877A9" w:rsidRDefault="006877A9" w:rsidP="00220C07">
      <w:pPr>
        <w:rPr>
          <w:lang w:val="de-DE" w:eastAsia="ru-RU"/>
        </w:rPr>
      </w:pPr>
    </w:p>
    <w:p w:rsidR="006877A9" w:rsidRDefault="006877A9" w:rsidP="00220C07">
      <w:pPr>
        <w:rPr>
          <w:lang w:val="de-DE" w:eastAsia="ru-RU"/>
        </w:rPr>
      </w:pPr>
    </w:p>
    <w:p w:rsidR="006877A9" w:rsidRDefault="006877A9" w:rsidP="00220C07">
      <w:pPr>
        <w:rPr>
          <w:lang w:val="de-DE" w:eastAsia="ru-RU"/>
        </w:rPr>
      </w:pPr>
    </w:p>
    <w:p w:rsidR="006877A9" w:rsidRDefault="006877A9" w:rsidP="00220C07">
      <w:pPr>
        <w:rPr>
          <w:lang w:val="de-DE" w:eastAsia="ru-RU"/>
        </w:rPr>
      </w:pPr>
    </w:p>
    <w:p w:rsidR="006877A9" w:rsidRDefault="006877A9" w:rsidP="00220C07">
      <w:pPr>
        <w:rPr>
          <w:lang w:val="de-DE" w:eastAsia="ru-RU"/>
        </w:rPr>
      </w:pPr>
    </w:p>
    <w:p w:rsidR="006877A9" w:rsidRDefault="006877A9" w:rsidP="00220C07">
      <w:pPr>
        <w:rPr>
          <w:lang w:val="de-DE" w:eastAsia="ru-RU"/>
        </w:rPr>
      </w:pPr>
    </w:p>
    <w:p w:rsidR="006877A9" w:rsidRDefault="006877A9" w:rsidP="00220C07">
      <w:pPr>
        <w:rPr>
          <w:lang w:val="de-DE" w:eastAsia="ru-RU"/>
        </w:rPr>
      </w:pPr>
    </w:p>
    <w:p w:rsidR="006877A9" w:rsidRDefault="006877A9" w:rsidP="00220C07">
      <w:pPr>
        <w:pStyle w:val="Heading4"/>
        <w:jc w:val="both"/>
        <w:rPr>
          <w:i/>
          <w:sz w:val="24"/>
          <w:szCs w:val="24"/>
          <w:lang w:val="de-DE" w:eastAsia="ru-RU"/>
        </w:rPr>
      </w:pPr>
      <w:r>
        <w:rPr>
          <w:i/>
          <w:sz w:val="24"/>
          <w:szCs w:val="24"/>
          <w:lang w:val="de-DE" w:eastAsia="ru-RU"/>
        </w:rPr>
        <w:t>Urlaub- Tourismus</w:t>
      </w:r>
    </w:p>
    <w:p w:rsidR="006877A9" w:rsidRDefault="006877A9" w:rsidP="00220C07">
      <w:pPr>
        <w:pStyle w:val="Heading4"/>
        <w:jc w:val="both"/>
        <w:rPr>
          <w:sz w:val="24"/>
          <w:szCs w:val="24"/>
          <w:lang w:val="de-DE" w:eastAsia="ru-RU"/>
        </w:rPr>
      </w:pP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Urlaub — aber wie? In den Ferien wollen die meisten Leute abschalten und sich erholen. Einige machen sich zu Haus gemütlich.Sie beschäftigen sich mit ihren Hobbys, gehen im Wald spazieren. Die anderen wollen aber eine Reise machen. Sie wollen weg vorn Alltag und etwas erleben. Sie wollen Spaß und Unterhaltung haben oder einfach nichts tun und faulenzen. Es gibt aber auch Leute, die in ihrem Urlaub etwas lernen wollen.</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Deutsche Urlauber fahren am liebsten an die Nord- und Ostsee oder ins Gebirge nach Bayern, Österreich, in die Schweiz oder in die Mittelmeerländer oder in andere Kontinente. Viele, besonders Familien mit Kindern, bleiben aber in den Ferien zu Hause.</w:t>
      </w:r>
    </w:p>
    <w:p w:rsidR="006877A9" w:rsidRDefault="006877A9" w:rsidP="00220C07">
      <w:pPr>
        <w:pStyle w:val="BodyText"/>
        <w:jc w:val="both"/>
        <w:rPr>
          <w:rFonts w:ascii="Times New Roman" w:hAnsi="Times New Roman"/>
          <w:sz w:val="24"/>
          <w:szCs w:val="24"/>
          <w:lang w:val="en-US" w:eastAsia="ru-RU"/>
        </w:rPr>
      </w:pPr>
      <w:r>
        <w:rPr>
          <w:rFonts w:ascii="Times New Roman" w:hAnsi="Times New Roman"/>
          <w:sz w:val="24"/>
          <w:szCs w:val="24"/>
          <w:lang w:val="de-DE" w:eastAsia="ru-RU"/>
        </w:rPr>
        <w:t xml:space="preserve">Auch Studenten machen in den Semesterferien Reisen. Aber viele, besonders die höheren Semester, müssen Referate schreiben, für Prüfungen lernen oder ein Praktikum machen. </w:t>
      </w:r>
      <w:r>
        <w:rPr>
          <w:rFonts w:ascii="Times New Roman" w:hAnsi="Times New Roman"/>
          <w:sz w:val="24"/>
          <w:szCs w:val="24"/>
          <w:lang w:val="en-US" w:eastAsia="ru-RU"/>
        </w:rPr>
        <w:t>Andere müssen mit Ferienjobs Geld für das Studium verdienen</w:t>
      </w:r>
    </w:p>
    <w:p w:rsidR="006877A9" w:rsidRDefault="006877A9" w:rsidP="00220C07">
      <w:pPr>
        <w:pStyle w:val="Heading5"/>
        <w:jc w:val="both"/>
        <w:rPr>
          <w:rFonts w:ascii="Times New Roman" w:hAnsi="Times New Roman"/>
          <w:sz w:val="24"/>
          <w:szCs w:val="24"/>
          <w:lang w:eastAsia="ru-RU"/>
        </w:rPr>
      </w:pPr>
      <w:r>
        <w:rPr>
          <w:rFonts w:ascii="Times New Roman" w:hAnsi="Times New Roman"/>
          <w:sz w:val="24"/>
          <w:szCs w:val="24"/>
          <w:lang w:eastAsia="ru-RU"/>
        </w:rPr>
        <w:t>Lexik</w:t>
      </w:r>
    </w:p>
    <w:p w:rsidR="006877A9" w:rsidRDefault="006877A9" w:rsidP="00220C07">
      <w:pPr>
        <w:pStyle w:val="ListBullet2"/>
        <w:numPr>
          <w:ilvl w:val="0"/>
          <w:numId w:val="31"/>
        </w:numPr>
        <w:jc w:val="both"/>
        <w:rPr>
          <w:rFonts w:ascii="Times New Roman" w:hAnsi="Times New Roman"/>
          <w:sz w:val="24"/>
          <w:szCs w:val="24"/>
          <w:lang w:eastAsia="ru-RU"/>
        </w:rPr>
      </w:pPr>
      <w:r>
        <w:rPr>
          <w:rFonts w:ascii="Times New Roman" w:hAnsi="Times New Roman"/>
          <w:sz w:val="24"/>
          <w:szCs w:val="24"/>
          <w:lang w:eastAsia="ru-RU"/>
        </w:rPr>
        <w:t>Alltag, der будни</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Urlaub, der отпуск</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Ferien, die каникулы</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abschalten отключиться</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sich erholen отдохнуть</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sich beschäftigen заниматься</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Hobbys, die хобби</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spazieren гулять</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eine Reise machen совершать путешествие</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Spaß und Unterhaltung haben развлекаться</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nichts tun ничего не делать</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faulenzen лениться</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ins Gebirge в горы</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Urlauber, der отпускник</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in den Ferien в каникулы</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Ferienjobs, die работа на каникулах</w:t>
      </w:r>
    </w:p>
    <w:p w:rsidR="006877A9" w:rsidRDefault="006877A9" w:rsidP="00220C07">
      <w:pPr>
        <w:pStyle w:val="BodyText"/>
        <w:jc w:val="both"/>
        <w:rPr>
          <w:rFonts w:ascii="Times New Roman" w:hAnsi="Times New Roman"/>
          <w:color w:val="6D6D6D"/>
          <w:sz w:val="24"/>
          <w:szCs w:val="24"/>
          <w:lang w:eastAsia="ru-RU"/>
        </w:rPr>
      </w:pPr>
      <w:r>
        <w:rPr>
          <w:rFonts w:ascii="Times New Roman" w:hAnsi="Times New Roman"/>
          <w:sz w:val="24"/>
          <w:szCs w:val="24"/>
          <w:lang w:eastAsia="ru-RU"/>
        </w:rPr>
        <w:t>Fragen zum Text (Вопросы к тексту)</w:t>
      </w:r>
    </w:p>
    <w:p w:rsidR="006877A9" w:rsidRDefault="006877A9" w:rsidP="00220C07">
      <w:pPr>
        <w:pStyle w:val="List2"/>
        <w:numPr>
          <w:ilvl w:val="0"/>
          <w:numId w:val="32"/>
        </w:numPr>
        <w:jc w:val="both"/>
        <w:rPr>
          <w:rFonts w:ascii="Times New Roman" w:hAnsi="Times New Roman"/>
          <w:sz w:val="24"/>
          <w:szCs w:val="24"/>
          <w:lang w:val="de-DE" w:eastAsia="ru-RU"/>
        </w:rPr>
      </w:pPr>
      <w:r>
        <w:rPr>
          <w:rFonts w:ascii="Times New Roman" w:hAnsi="Times New Roman"/>
          <w:sz w:val="24"/>
          <w:szCs w:val="24"/>
          <w:lang w:val="de-DE" w:eastAsia="ru-RU"/>
        </w:rPr>
        <w:t>Was wollen die meisten Leute im Urlaub machen?</w:t>
      </w:r>
    </w:p>
    <w:p w:rsidR="006877A9" w:rsidRDefault="006877A9" w:rsidP="00220C07">
      <w:pPr>
        <w:numPr>
          <w:ilvl w:val="0"/>
          <w:numId w:val="32"/>
        </w:numPr>
        <w:spacing w:before="100" w:beforeAutospacing="1" w:after="100" w:afterAutospacing="1" w:line="240" w:lineRule="auto"/>
        <w:contextualSpacing/>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Womit beschäftigen sie sich zu Hause?</w:t>
      </w:r>
    </w:p>
    <w:p w:rsidR="006877A9" w:rsidRDefault="006877A9" w:rsidP="00220C07">
      <w:pPr>
        <w:numPr>
          <w:ilvl w:val="0"/>
          <w:numId w:val="32"/>
        </w:numPr>
        <w:spacing w:before="100" w:beforeAutospacing="1" w:after="100" w:afterAutospacing="1" w:line="240" w:lineRule="auto"/>
        <w:contextualSpacing/>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Wohin fahren die deutschen Urlauber am liebsten?</w:t>
      </w:r>
    </w:p>
    <w:p w:rsidR="006877A9" w:rsidRDefault="006877A9" w:rsidP="00220C07">
      <w:pPr>
        <w:numPr>
          <w:ilvl w:val="0"/>
          <w:numId w:val="32"/>
        </w:numPr>
        <w:spacing w:before="100" w:beforeAutospacing="1" w:after="100" w:afterAutospacing="1" w:line="240" w:lineRule="auto"/>
        <w:contextualSpacing/>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Was machen die Studenten in den Ferien?</w:t>
      </w:r>
    </w:p>
    <w:p w:rsidR="006877A9" w:rsidRDefault="006877A9" w:rsidP="00220C07">
      <w:pPr>
        <w:pStyle w:val="BodyText"/>
        <w:jc w:val="both"/>
        <w:rPr>
          <w:rFonts w:ascii="Times New Roman" w:hAnsi="Times New Roman"/>
          <w:sz w:val="24"/>
          <w:szCs w:val="24"/>
          <w:lang w:val="de-DE" w:eastAsia="ru-RU"/>
        </w:rPr>
      </w:pPr>
    </w:p>
    <w:p w:rsidR="006877A9" w:rsidRDefault="006877A9" w:rsidP="00220C07">
      <w:pPr>
        <w:pStyle w:val="BodyText"/>
        <w:jc w:val="both"/>
        <w:rPr>
          <w:rFonts w:ascii="Times New Roman" w:hAnsi="Times New Roman"/>
          <w:sz w:val="24"/>
          <w:szCs w:val="24"/>
          <w:lang w:val="de-DE" w:eastAsia="ru-RU"/>
        </w:rPr>
      </w:pPr>
    </w:p>
    <w:p w:rsidR="006877A9" w:rsidRDefault="006877A9" w:rsidP="00220C07">
      <w:pPr>
        <w:pStyle w:val="BodyText"/>
        <w:jc w:val="both"/>
        <w:rPr>
          <w:rFonts w:ascii="Times New Roman" w:hAnsi="Times New Roman"/>
          <w:sz w:val="24"/>
          <w:szCs w:val="24"/>
          <w:lang w:val="de-DE" w:eastAsia="ru-RU"/>
        </w:rPr>
      </w:pPr>
    </w:p>
    <w:p w:rsidR="006877A9" w:rsidRDefault="006877A9" w:rsidP="00220C07">
      <w:pPr>
        <w:pStyle w:val="BodyText"/>
        <w:jc w:val="both"/>
        <w:rPr>
          <w:rFonts w:ascii="Times New Roman" w:hAnsi="Times New Roman"/>
          <w:sz w:val="24"/>
          <w:szCs w:val="24"/>
          <w:lang w:val="de-DE" w:eastAsia="ru-RU"/>
        </w:rPr>
      </w:pPr>
    </w:p>
    <w:p w:rsidR="006877A9" w:rsidRDefault="006877A9" w:rsidP="00220C07">
      <w:pPr>
        <w:pStyle w:val="BodyText"/>
        <w:jc w:val="both"/>
        <w:rPr>
          <w:rFonts w:ascii="Times New Roman" w:hAnsi="Times New Roman"/>
          <w:sz w:val="24"/>
          <w:szCs w:val="24"/>
          <w:lang w:val="de-DE" w:eastAsia="ru-RU"/>
        </w:rPr>
      </w:pPr>
    </w:p>
    <w:p w:rsidR="006877A9" w:rsidRDefault="006877A9" w:rsidP="00220C07">
      <w:pPr>
        <w:pStyle w:val="BodyText"/>
        <w:jc w:val="both"/>
        <w:rPr>
          <w:rFonts w:ascii="Times New Roman" w:hAnsi="Times New Roman"/>
          <w:color w:val="6D6D6D"/>
          <w:sz w:val="24"/>
          <w:szCs w:val="24"/>
          <w:lang w:eastAsia="ru-RU"/>
        </w:rPr>
      </w:pPr>
      <w:r>
        <w:rPr>
          <w:rFonts w:ascii="Times New Roman" w:hAnsi="Times New Roman"/>
          <w:sz w:val="24"/>
          <w:szCs w:val="24"/>
          <w:lang w:eastAsia="ru-RU"/>
        </w:rPr>
        <w:t>Aufgabe 1. Kombinieren Sie (Соедините слова по смыслу)</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Länder Ausland</w:t>
      </w:r>
      <w:r>
        <w:rPr>
          <w:rFonts w:ascii="Times New Roman" w:hAnsi="Times New Roman"/>
          <w:sz w:val="24"/>
          <w:szCs w:val="24"/>
          <w:lang w:val="de-DE" w:eastAsia="ru-RU"/>
        </w:rPr>
        <w:br/>
        <w:t>Entspannung Urlauber</w:t>
      </w:r>
      <w:r>
        <w:rPr>
          <w:rFonts w:ascii="Times New Roman" w:hAnsi="Times New Roman"/>
          <w:sz w:val="24"/>
          <w:szCs w:val="24"/>
          <w:lang w:val="de-DE" w:eastAsia="ru-RU"/>
        </w:rPr>
        <w:br/>
        <w:t>neugierig kennen lernen</w:t>
      </w:r>
      <w:r>
        <w:rPr>
          <w:rFonts w:ascii="Times New Roman" w:hAnsi="Times New Roman"/>
          <w:sz w:val="24"/>
          <w:szCs w:val="24"/>
          <w:lang w:val="de-DE" w:eastAsia="ru-RU"/>
        </w:rPr>
        <w:br/>
        <w:t>Heimatland Arbeitswoche</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Länder kennen lernen</w:t>
      </w:r>
      <w:r>
        <w:rPr>
          <w:rFonts w:ascii="Times New Roman" w:hAnsi="Times New Roman"/>
          <w:sz w:val="24"/>
          <w:szCs w:val="24"/>
          <w:lang w:val="de-DE" w:eastAsia="ru-RU"/>
        </w:rPr>
        <w:br/>
        <w:t>Entspannung Arbeitswoche</w:t>
      </w:r>
      <w:r>
        <w:rPr>
          <w:rFonts w:ascii="Times New Roman" w:hAnsi="Times New Roman"/>
          <w:sz w:val="24"/>
          <w:szCs w:val="24"/>
          <w:lang w:val="de-DE" w:eastAsia="ru-RU"/>
        </w:rPr>
        <w:br/>
        <w:t>neugierig Urlauber</w:t>
      </w:r>
      <w:r>
        <w:rPr>
          <w:rFonts w:ascii="Times New Roman" w:hAnsi="Times New Roman"/>
          <w:sz w:val="24"/>
          <w:szCs w:val="24"/>
          <w:lang w:val="de-DE" w:eastAsia="ru-RU"/>
        </w:rPr>
        <w:br/>
        <w:t>Heimatland Ausland</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Positive und negative Seite des populärsten Verkehrsmittels.</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Eine moderne Industriegesellschaft benötigt ein hochentwickeltes Verkehrssystem. Es sichert den Menschen die uneingeschränkte Bewegung, erleichtert ihnen die Wahl des Wohnortes und Arbeitsplatzes.</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Es gibt vielfältige Arten des Verkehrsmittels.Zu den bekanntesten von ihnen gehören das Auto, der Zug, das Flugzeug und viele andere.</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Es ist sehr bequem, mit Hilfe des Verkehrsmittels eine Reise unterzunehmen. Jedes Verkehrsmittel hat aber nicht nur positive, sondern auch negative Seiten.</w:t>
      </w:r>
    </w:p>
    <w:p w:rsidR="006877A9" w:rsidRDefault="006877A9" w:rsidP="00220C07">
      <w:pPr>
        <w:pStyle w:val="ListBullet2"/>
        <w:numPr>
          <w:ilvl w:val="0"/>
          <w:numId w:val="31"/>
        </w:numPr>
        <w:jc w:val="both"/>
        <w:rPr>
          <w:rFonts w:ascii="Times New Roman" w:hAnsi="Times New Roman"/>
          <w:sz w:val="24"/>
          <w:szCs w:val="24"/>
          <w:lang w:val="de-DE" w:eastAsia="ru-RU"/>
        </w:rPr>
      </w:pPr>
      <w:r>
        <w:rPr>
          <w:rFonts w:ascii="Times New Roman" w:hAnsi="Times New Roman"/>
          <w:sz w:val="24"/>
          <w:szCs w:val="24"/>
          <w:lang w:val="de-DE" w:eastAsia="ru-RU"/>
        </w:rPr>
        <w:t>Mit Hilfe des Autos kann man große Strecke überwinden.</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Außerdem können wir an der Tankstelle alles bekommen, was wir brauchen.</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Die Reise mit dem Auto ist sehr bequem.</w:t>
      </w:r>
    </w:p>
    <w:p w:rsidR="006877A9" w:rsidRDefault="006877A9" w:rsidP="00220C07">
      <w:pPr>
        <w:pStyle w:val="BodyText"/>
        <w:jc w:val="both"/>
        <w:rPr>
          <w:rFonts w:ascii="Times New Roman" w:hAnsi="Times New Roman"/>
          <w:color w:val="6D6D6D"/>
          <w:sz w:val="24"/>
          <w:szCs w:val="24"/>
          <w:lang w:val="de-DE" w:eastAsia="ru-RU"/>
        </w:rPr>
      </w:pPr>
      <w:r>
        <w:rPr>
          <w:rFonts w:ascii="Times New Roman" w:hAnsi="Times New Roman"/>
          <w:sz w:val="24"/>
          <w:szCs w:val="24"/>
          <w:lang w:val="de-DE" w:eastAsia="ru-RU"/>
        </w:rPr>
        <w:t>Es gibt aber die Nachteile.</w:t>
      </w:r>
    </w:p>
    <w:p w:rsidR="006877A9" w:rsidRDefault="006877A9" w:rsidP="00220C07">
      <w:pPr>
        <w:pStyle w:val="ListBullet2"/>
        <w:numPr>
          <w:ilvl w:val="0"/>
          <w:numId w:val="31"/>
        </w:numPr>
        <w:jc w:val="both"/>
        <w:rPr>
          <w:rFonts w:ascii="Times New Roman" w:hAnsi="Times New Roman"/>
          <w:sz w:val="24"/>
          <w:szCs w:val="24"/>
          <w:lang w:val="de-DE" w:eastAsia="ru-RU"/>
        </w:rPr>
      </w:pPr>
      <w:r>
        <w:rPr>
          <w:rFonts w:ascii="Times New Roman" w:hAnsi="Times New Roman"/>
          <w:sz w:val="24"/>
          <w:szCs w:val="24"/>
          <w:lang w:val="de-DE" w:eastAsia="ru-RU"/>
        </w:rPr>
        <w:t>Dazu zählt man die Unfälle, in denen täglich viele Leute sterben.</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Wenn die Menschen im Freitag ins Restaurant oder ins Kino fahren, nicht immer gibt es die Möglichkeit eine Parkenstelle zu finden.</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Die Autobahnen und die Straßen sind nicht immer sehr gut. Und das kann zu den Unfällen führen.</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Noch ein populärste Verkehrsmittel ist der Zug. Es gibt sowohl die Vorteile, als auch die Nachteile der Zugreise.</w:t>
      </w:r>
    </w:p>
    <w:p w:rsidR="006877A9" w:rsidRDefault="006877A9" w:rsidP="00220C07">
      <w:pPr>
        <w:pStyle w:val="ListBullet2"/>
        <w:numPr>
          <w:ilvl w:val="0"/>
          <w:numId w:val="31"/>
        </w:numPr>
        <w:jc w:val="both"/>
        <w:rPr>
          <w:rFonts w:ascii="Times New Roman" w:hAnsi="Times New Roman"/>
          <w:sz w:val="24"/>
          <w:szCs w:val="24"/>
          <w:lang w:val="de-DE" w:eastAsia="ru-RU"/>
        </w:rPr>
      </w:pPr>
      <w:r>
        <w:rPr>
          <w:rFonts w:ascii="Times New Roman" w:hAnsi="Times New Roman"/>
          <w:sz w:val="24"/>
          <w:szCs w:val="24"/>
          <w:lang w:val="de-DE" w:eastAsia="ru-RU"/>
        </w:rPr>
        <w:t>Der Zug ist ein komfortable Verkehrsmittel.</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Mit dem Zug kann man sehr schnell das Ziel erreichen.</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Während der Zugreise kann man die schöne Natur genießen und neue Menschen kennenlernen.</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Außerdem gibt es für einigen Menschen verschiedene Ermäßigungen.</w:t>
      </w:r>
    </w:p>
    <w:p w:rsidR="006877A9" w:rsidRDefault="006877A9" w:rsidP="00220C07">
      <w:pPr>
        <w:pStyle w:val="BodyText"/>
        <w:jc w:val="both"/>
        <w:rPr>
          <w:rFonts w:ascii="Times New Roman" w:hAnsi="Times New Roman"/>
          <w:color w:val="6D6D6D"/>
          <w:sz w:val="24"/>
          <w:szCs w:val="24"/>
          <w:lang w:val="de-DE" w:eastAsia="ru-RU"/>
        </w:rPr>
      </w:pPr>
      <w:r>
        <w:rPr>
          <w:rFonts w:ascii="Times New Roman" w:hAnsi="Times New Roman"/>
          <w:sz w:val="24"/>
          <w:szCs w:val="24"/>
          <w:lang w:val="de-DE" w:eastAsia="ru-RU"/>
        </w:rPr>
        <w:t>Aber gibt es auch die Nachteile.</w:t>
      </w:r>
    </w:p>
    <w:p w:rsidR="006877A9" w:rsidRDefault="006877A9" w:rsidP="00220C07">
      <w:pPr>
        <w:pStyle w:val="ListBullet2"/>
        <w:numPr>
          <w:ilvl w:val="0"/>
          <w:numId w:val="31"/>
        </w:numPr>
        <w:jc w:val="both"/>
        <w:rPr>
          <w:rFonts w:ascii="Times New Roman" w:hAnsi="Times New Roman"/>
          <w:sz w:val="24"/>
          <w:szCs w:val="24"/>
          <w:lang w:val="de-DE" w:eastAsia="ru-RU"/>
        </w:rPr>
      </w:pPr>
      <w:r>
        <w:rPr>
          <w:rFonts w:ascii="Times New Roman" w:hAnsi="Times New Roman"/>
          <w:sz w:val="24"/>
          <w:szCs w:val="24"/>
          <w:lang w:val="de-DE" w:eastAsia="ru-RU"/>
        </w:rPr>
        <w:t>Sehr oft gibt es keine Plätzen für die Menschen im Zug.</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Der Zug kommt sehr oft mit Verspätungen. Und das zerstört die Pläne der Reisenden.</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Die Grenzabfertigung erfolgt in der Regel im fahrenden Zug.</w:t>
      </w:r>
    </w:p>
    <w:p w:rsidR="006877A9" w:rsidRDefault="006877A9" w:rsidP="00220C07">
      <w:pPr>
        <w:pStyle w:val="BodyText"/>
        <w:jc w:val="both"/>
        <w:rPr>
          <w:rFonts w:ascii="Times New Roman" w:hAnsi="Times New Roman"/>
          <w:color w:val="6D6D6D"/>
          <w:sz w:val="24"/>
          <w:szCs w:val="24"/>
          <w:lang w:val="de-DE" w:eastAsia="ru-RU"/>
        </w:rPr>
      </w:pPr>
      <w:r>
        <w:rPr>
          <w:rFonts w:ascii="Times New Roman" w:hAnsi="Times New Roman"/>
          <w:sz w:val="24"/>
          <w:szCs w:val="24"/>
          <w:lang w:val="de-DE" w:eastAsia="ru-RU"/>
        </w:rPr>
        <w:t>Flugzeug ist das modernste und schnellste Verkehrsmittel, mit deren Hilfe sehr bequem ins Ausland fahren.</w:t>
      </w:r>
    </w:p>
    <w:p w:rsidR="006877A9" w:rsidRDefault="006877A9" w:rsidP="00220C07">
      <w:pPr>
        <w:pStyle w:val="ListBullet2"/>
        <w:numPr>
          <w:ilvl w:val="0"/>
          <w:numId w:val="31"/>
        </w:numPr>
        <w:jc w:val="both"/>
        <w:rPr>
          <w:rFonts w:ascii="Times New Roman" w:hAnsi="Times New Roman"/>
          <w:sz w:val="24"/>
          <w:szCs w:val="24"/>
          <w:lang w:val="de-DE" w:eastAsia="ru-RU"/>
        </w:rPr>
      </w:pPr>
      <w:r>
        <w:rPr>
          <w:rFonts w:ascii="Times New Roman" w:hAnsi="Times New Roman"/>
          <w:sz w:val="24"/>
          <w:szCs w:val="24"/>
          <w:lang w:val="de-DE" w:eastAsia="ru-RU"/>
        </w:rPr>
        <w:t>Aber der Überflug ist zu teuer.</w:t>
      </w:r>
    </w:p>
    <w:p w:rsidR="006877A9" w:rsidRDefault="006877A9" w:rsidP="00220C07">
      <w:pPr>
        <w:spacing w:before="100" w:beforeAutospacing="1" w:after="100" w:afterAutospacing="1" w:line="240" w:lineRule="auto"/>
        <w:jc w:val="both"/>
        <w:rPr>
          <w:rFonts w:ascii="Times New Roman" w:eastAsia="Times New Roman" w:hAnsi="Times New Roman"/>
          <w:sz w:val="24"/>
          <w:szCs w:val="24"/>
          <w:lang w:val="de-DE" w:eastAsia="ru-RU"/>
        </w:rPr>
      </w:pPr>
      <w:r>
        <w:rPr>
          <w:rFonts w:ascii="Times New Roman" w:eastAsia="Times New Roman" w:hAnsi="Times New Roman"/>
          <w:sz w:val="24"/>
          <w:szCs w:val="24"/>
          <w:lang w:val="de-DE" w:eastAsia="ru-RU"/>
        </w:rPr>
        <w:t>Außerdem bekommen einige Menschen wegen der Überflügen einige Probleme mit der Gesundheit.</w:t>
      </w:r>
    </w:p>
    <w:p w:rsidR="006877A9" w:rsidRDefault="006877A9" w:rsidP="00220C07">
      <w:pPr>
        <w:pStyle w:val="BodyText"/>
        <w:jc w:val="both"/>
        <w:rPr>
          <w:rFonts w:ascii="Times New Roman" w:hAnsi="Times New Roman"/>
          <w:sz w:val="24"/>
          <w:szCs w:val="24"/>
          <w:lang w:val="de-DE" w:eastAsia="ru-RU"/>
        </w:rPr>
      </w:pPr>
      <w:r>
        <w:rPr>
          <w:rFonts w:ascii="Times New Roman" w:hAnsi="Times New Roman"/>
          <w:sz w:val="24"/>
          <w:szCs w:val="24"/>
          <w:lang w:val="de-DE" w:eastAsia="ru-RU"/>
        </w:rPr>
        <w:t>Das Verkehrsmittel spielt eine große Rolle in der modernen Gesellschaft. Das ist sehr bequem und gibt es die Möglichkeiten viel Zeit zu sparen. Aber man muss sehr aufmerksam auf den Straßen sein und viele Regeln im Flugzeug, Zug, Auto befolgen.</w:t>
      </w:r>
    </w:p>
    <w:p w:rsidR="006877A9" w:rsidRDefault="006877A9" w:rsidP="00220C07">
      <w:pPr>
        <w:pStyle w:val="Heading1"/>
        <w:spacing w:before="0"/>
        <w:jc w:val="both"/>
        <w:rPr>
          <w:rFonts w:ascii="Times New Roman" w:hAnsi="Times New Roman"/>
          <w:b w:val="0"/>
          <w:bCs w:val="0"/>
          <w:color w:val="00A099"/>
          <w:sz w:val="24"/>
          <w:szCs w:val="24"/>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rPr>
          <w:lang w:val="de-DE"/>
        </w:rPr>
      </w:pPr>
    </w:p>
    <w:p w:rsidR="006877A9" w:rsidRDefault="006877A9" w:rsidP="00220C07">
      <w:pPr>
        <w:pStyle w:val="Heading1"/>
        <w:spacing w:before="0"/>
        <w:jc w:val="both"/>
        <w:rPr>
          <w:rFonts w:ascii="Times New Roman" w:hAnsi="Times New Roman"/>
          <w:b w:val="0"/>
          <w:bCs w:val="0"/>
          <w:color w:val="auto"/>
          <w:sz w:val="24"/>
          <w:szCs w:val="24"/>
          <w:lang w:val="de-DE"/>
        </w:rPr>
      </w:pPr>
    </w:p>
    <w:p w:rsidR="006877A9" w:rsidRDefault="006877A9" w:rsidP="00220C07">
      <w:pPr>
        <w:pStyle w:val="Heading1"/>
        <w:spacing w:before="0"/>
        <w:jc w:val="both"/>
        <w:rPr>
          <w:rFonts w:ascii="Times New Roman" w:hAnsi="Times New Roman"/>
          <w:b w:val="0"/>
          <w:bCs w:val="0"/>
          <w:color w:val="auto"/>
          <w:sz w:val="24"/>
          <w:szCs w:val="24"/>
          <w:lang w:val="de-DE"/>
        </w:rPr>
      </w:pPr>
      <w:r>
        <w:rPr>
          <w:rFonts w:ascii="Times New Roman" w:hAnsi="Times New Roman"/>
          <w:b w:val="0"/>
          <w:bCs w:val="0"/>
          <w:color w:val="auto"/>
          <w:sz w:val="24"/>
          <w:szCs w:val="24"/>
          <w:lang w:val="de-DE"/>
        </w:rPr>
        <w:t>VERKEHR IN MEINER STADT</w:t>
      </w:r>
    </w:p>
    <w:p w:rsidR="006877A9" w:rsidRDefault="006877A9" w:rsidP="00220C07">
      <w:pPr>
        <w:pStyle w:val="NormalWeb"/>
        <w:shd w:val="clear" w:color="auto" w:fill="FFFFFF"/>
        <w:spacing w:before="0" w:beforeAutospacing="0" w:after="150" w:afterAutospacing="0"/>
        <w:jc w:val="both"/>
        <w:rPr>
          <w:color w:val="333333"/>
          <w:lang w:val="de-DE"/>
        </w:rPr>
      </w:pPr>
      <w:r>
        <w:rPr>
          <w:color w:val="333333"/>
          <w:lang w:val="de-DE"/>
        </w:rPr>
        <w:t>Ich wohne in einer grossen Stadt. Es nimmt nicht wenig Zeit, um von einer Stelle bis eine andere hier zu kommen.Aber es gibt hier ein Transportsystem, und ich mochte daruber ein bisschen erzahlen.Ich lebe in einem weiten Bezirk. Jeden Tag muss ich nach meine Universitat fahren, die in einem anderen Bezirk der Stadt untergebracht ist. Um 8-15 verlasse ich das Haus, gehe zur nachsten Bushaltestelle, und nehmeeinen Bus oder einen Oberleitungsbus dort. Ich fahre zur Untergrundbahn. Die U-bahn ist nicht sehr weit, in drei Haltestellen. Der Bus bringt mich dort in 5 Minuten. Eine Fahrt im Oberleitungsbus dauert ein bisschen langer.</w:t>
      </w:r>
    </w:p>
    <w:p w:rsidR="006877A9" w:rsidRDefault="006877A9" w:rsidP="00220C07">
      <w:pPr>
        <w:pStyle w:val="NormalWeb"/>
        <w:shd w:val="clear" w:color="auto" w:fill="FFFFFF"/>
        <w:spacing w:before="0" w:beforeAutospacing="0" w:after="150" w:afterAutospacing="0"/>
        <w:jc w:val="both"/>
        <w:rPr>
          <w:color w:val="333333"/>
          <w:lang w:val="de-DE"/>
        </w:rPr>
      </w:pPr>
      <w:r>
        <w:rPr>
          <w:color w:val="333333"/>
          <w:lang w:val="de-DE"/>
        </w:rPr>
        <w:t>Der Bus sowie der Oberleitungsbus hat ihre Endhaltestellen an der Untergrundbahn.Jedermann steigt aus dem Bus aus und geht zur Untergrundbahn. Mir gefallt es, die U-bahn zu benutzen. Sie ist sehr schnell, die Zuge gehen alle 3 Minuten. Und es gibt keine Stauen in der U-Bahn naturlich. Wenn Sie die Untergrundbahn gebrauchen, konnen Sie sicher sein, dass Sie sich nicht verspaten wurden.</w:t>
      </w:r>
    </w:p>
    <w:p w:rsidR="006877A9" w:rsidRDefault="006877A9" w:rsidP="00220C07">
      <w:pPr>
        <w:pStyle w:val="NormalWeb"/>
        <w:shd w:val="clear" w:color="auto" w:fill="FFFFFF"/>
        <w:spacing w:before="0" w:beforeAutospacing="0" w:after="150" w:afterAutospacing="0"/>
        <w:jc w:val="both"/>
        <w:rPr>
          <w:color w:val="333333"/>
          <w:lang w:val="de-DE"/>
        </w:rPr>
      </w:pPr>
      <w:r>
        <w:rPr>
          <w:color w:val="333333"/>
          <w:lang w:val="de-DE"/>
        </w:rPr>
        <w:t>Eine unterirdische Fahrt ist bequem. Es ist dort immer warm, die Zuge sind geraumig. Die Stationen sind mit Skulpturen und Mosaiken geschmuckt. Wahrend der Fahrt kann man auch Werbung in den Zugen – manchmal studieren, es gibt nutzliche Information dort.</w:t>
      </w:r>
    </w:p>
    <w:p w:rsidR="006877A9" w:rsidRDefault="006877A9" w:rsidP="00220C07">
      <w:pPr>
        <w:pStyle w:val="NormalWeb"/>
        <w:shd w:val="clear" w:color="auto" w:fill="FFFFFF"/>
        <w:spacing w:before="0" w:beforeAutospacing="0" w:after="150" w:afterAutospacing="0"/>
        <w:jc w:val="both"/>
        <w:rPr>
          <w:color w:val="333333"/>
          <w:lang w:val="de-DE"/>
        </w:rPr>
      </w:pPr>
      <w:r>
        <w:rPr>
          <w:color w:val="333333"/>
          <w:lang w:val="de-DE"/>
        </w:rPr>
        <w:t>Es nimmt ungefahr 15 Minuten, um die notwendige Station zu erreichen. An der 5. Station steige ich aus und gehe nach oben an einer Rolltreppe. Jetzt muss ich einen anderen Bus nehmen, um zu meiner Universitat zu kommen. Oder ich kann eine Strassenbahn dort nehmen, wenn ich genug Zeit habe.</w:t>
      </w:r>
    </w:p>
    <w:p w:rsidR="006877A9" w:rsidRDefault="006877A9" w:rsidP="00220C07">
      <w:pPr>
        <w:pStyle w:val="NormalWeb"/>
        <w:shd w:val="clear" w:color="auto" w:fill="FFFFFF"/>
        <w:spacing w:before="0" w:beforeAutospacing="0" w:after="150" w:afterAutospacing="0"/>
        <w:jc w:val="both"/>
        <w:rPr>
          <w:color w:val="333333"/>
          <w:lang w:val="de-DE"/>
        </w:rPr>
      </w:pPr>
      <w:r>
        <w:rPr>
          <w:color w:val="333333"/>
          <w:lang w:val="de-DE"/>
        </w:rPr>
        <w:t>Gewohnlich nimmt es eine halbe Stunde, um meine Universitat zu erreichen. Aber wenn es Stauen gibt, oder wenn ich ein wenig spater das Haus verliess, muss ich ein Taxi nehmen. Taxi ist der schnellste Stadt-Transport.</w:t>
      </w:r>
    </w:p>
    <w:p w:rsidR="006877A9" w:rsidRDefault="006877A9" w:rsidP="00220C07">
      <w:pPr>
        <w:pStyle w:val="BodyText"/>
        <w:jc w:val="both"/>
        <w:rPr>
          <w:rFonts w:ascii="Times New Roman" w:hAnsi="Times New Roman"/>
          <w:sz w:val="24"/>
          <w:szCs w:val="24"/>
          <w:lang w:val="de-DE" w:eastAsia="ru-RU"/>
        </w:rPr>
      </w:pPr>
      <w:hyperlink r:id="rId6" w:history="1">
        <w:r>
          <w:rPr>
            <w:rStyle w:val="Hyperlink"/>
            <w:sz w:val="24"/>
            <w:szCs w:val="24"/>
            <w:lang w:val="de-DE" w:eastAsia="ru-RU"/>
          </w:rPr>
          <w:t>https://deutsch-sprechen.ru/der-verkehr/</w:t>
        </w:r>
      </w:hyperlink>
    </w:p>
    <w:p w:rsidR="006877A9" w:rsidRDefault="006877A9" w:rsidP="00220C07">
      <w:pPr>
        <w:jc w:val="center"/>
        <w:rPr>
          <w:color w:val="174442"/>
          <w:shd w:val="clear" w:color="auto" w:fill="FFFFFF"/>
          <w:lang w:val="de-DE"/>
        </w:rPr>
      </w:pPr>
    </w:p>
    <w:p w:rsidR="006877A9" w:rsidRDefault="006877A9" w:rsidP="00220C07">
      <w:pPr>
        <w:jc w:val="center"/>
        <w:rPr>
          <w:color w:val="174442"/>
          <w:shd w:val="clear" w:color="auto" w:fill="FFFFFF"/>
          <w:lang w:val="de-DE"/>
        </w:rPr>
      </w:pPr>
      <w:r>
        <w:rPr>
          <w:color w:val="174442"/>
          <w:shd w:val="clear" w:color="auto" w:fill="FFFFFF"/>
          <w:lang w:val="de-DE"/>
        </w:rPr>
        <w:t>Moderne Familie</w:t>
      </w:r>
    </w:p>
    <w:p w:rsidR="006877A9" w:rsidRDefault="006877A9" w:rsidP="00220C07">
      <w:pPr>
        <w:rPr>
          <w:color w:val="174442"/>
          <w:shd w:val="clear" w:color="auto" w:fill="FFFFFF"/>
          <w:lang w:val="de-DE"/>
        </w:rPr>
      </w:pPr>
    </w:p>
    <w:p w:rsidR="006877A9" w:rsidRDefault="006877A9" w:rsidP="00220C07">
      <w:pPr>
        <w:spacing w:line="360" w:lineRule="auto"/>
        <w:jc w:val="both"/>
        <w:rPr>
          <w:color w:val="174442"/>
          <w:shd w:val="clear" w:color="auto" w:fill="FFFFFF"/>
          <w:lang w:val="de-DE"/>
        </w:rPr>
      </w:pPr>
      <w:r>
        <w:rPr>
          <w:color w:val="174442"/>
          <w:shd w:val="clear" w:color="auto" w:fill="FFFFFF"/>
          <w:lang w:val="de-DE"/>
        </w:rPr>
        <w:t>Die Deutschen sind in etwa demselben Maße Familienmenschen wie ihre Nachbarvölker auch. Eine intakte Familie ist auch ein Ideal, wo sich deutsche Treue zu Weib (oder Mann) und Kindern bewährt. Dennoch sind die Scheidungsraten ziemlich hoch, da auch die deutschen Menschen in ihrer Funktion als Ehepartner dem allgegenwärtigen Stress des modernen Lebens unterliegen. Obwohl es im individuellen Bereich oft ganz ganz anders aussieht, gilt die deutsche Gesellschaft als nicht besonders kinderfreundlich. In der Öffentlichkeit wird man Ihrem Hund im allgemeinen mit größerer Freundlichkeit begegnen als Ihren Kindern. Kinder gelten von vornherein als laut und störend. Man erwartet von ihnen nichts anderes als dass sie jedermanns Recht auf Ruhe und Ordnung nicht respektieren werden. Einiges von dieser Grundeinstellung mag dadurch zu erklären sein, dass die Deutschen meistens in Etagenwohnungen leben, wo es viel eher zu Geräuschbelästigungen kommt. Da viele Vermieter nicht nur stillschweigend, sondern oft sogar ausdrücklich keine Kinder im Haus dulden, kann sich die Wohnungssuche für junge Familien in der Tat oftmals zu einem Alptraum an Diskriminierung auswachsen. Aber wo es intaktes Zuhause gibt, wachsen die Kinder wohlbehütet, in freundlicher und von starker Zuneigung geprägter Atmosphäre auf. Junge Eltern kümmern sich heutzutage in rührender Weise um ihren Nachwuchs und versuchen geradezu verzweifelt alle Fehler, Nachlässigkeiten und Mängel zu vermeiden, unter denen sie vielleicht selbst in ihrer Kindheit und Jugend zu leiden hatten. Dies wird nun oftmals so intensiv betrieben, dass man sich bisweilen die Frage stellen kann, ob diese supergute Kindererziehung nicht dazu führt, dass in fünfzehn oder zwanzig Jahren eine ganze Generation mit all den typischen psychologischen Problemen verwöhnter Kinder zu kämpfen haben wird.</w:t>
      </w:r>
      <w:r>
        <w:rPr>
          <w:color w:val="174442"/>
          <w:lang w:val="de-DE"/>
        </w:rPr>
        <w:br/>
      </w:r>
      <w:r>
        <w:rPr>
          <w:color w:val="174442"/>
          <w:shd w:val="clear" w:color="auto" w:fill="FFFFFF"/>
          <w:lang w:val="de-DE"/>
        </w:rPr>
        <w:t>Ihr Zuhause und ihr Familienleben ist für die Deutschen auch der Inbegriff von Gemütlichkeit. Hier ist Gemütlichkeit ganz alltäglich und direkt erfahrbar. Der Begriff „Gemütlichkeit“ hat in der Vorstellung der Deutschen auch sehr viel mit dem Begriff von „Heimat“ gemeinsam. Beides bezeichnet einen Ort, wo man sich geborgen fühlt, wo man seine Wurzeln hat, wo sich Familie, Heim und Herd befinden. In der Heimat und in einem gemütlichen Heim gibt es keine Verunsicherung, keine Angst mehr von der kalten und chaotischen Welt draußen, vor dem Unbekannten und Ungewissen. Hier herrscht Ordnung, es ist alles warm und vertraut.</w:t>
      </w:r>
    </w:p>
    <w:p w:rsidR="006877A9" w:rsidRDefault="006877A9" w:rsidP="00220C07">
      <w:pPr>
        <w:rPr>
          <w:color w:val="174442"/>
          <w:shd w:val="clear" w:color="auto" w:fill="FFFFFF"/>
          <w:lang w:val="de-DE"/>
        </w:rPr>
      </w:pPr>
    </w:p>
    <w:p w:rsidR="006877A9" w:rsidRDefault="006877A9" w:rsidP="00220C07">
      <w:pPr>
        <w:rPr>
          <w:color w:val="174442"/>
          <w:shd w:val="clear" w:color="auto" w:fill="FFFFFF"/>
          <w:lang w:val="de-DE"/>
        </w:rPr>
      </w:pPr>
    </w:p>
    <w:p w:rsidR="006877A9" w:rsidRDefault="006877A9" w:rsidP="00220C07">
      <w:pPr>
        <w:rPr>
          <w:color w:val="174442"/>
          <w:shd w:val="clear" w:color="auto" w:fill="FFFFFF"/>
          <w:lang w:val="de-DE"/>
        </w:rPr>
      </w:pPr>
    </w:p>
    <w:p w:rsidR="006877A9" w:rsidRDefault="006877A9" w:rsidP="00220C07">
      <w:pPr>
        <w:rPr>
          <w:color w:val="174442"/>
          <w:shd w:val="clear" w:color="auto" w:fill="FFFFFF"/>
          <w:lang w:val="de-DE"/>
        </w:rPr>
      </w:pPr>
    </w:p>
    <w:p w:rsidR="006877A9" w:rsidRDefault="006877A9" w:rsidP="00220C07">
      <w:pPr>
        <w:rPr>
          <w:color w:val="174442"/>
          <w:shd w:val="clear" w:color="auto" w:fill="FFFFFF"/>
          <w:lang w:val="de-DE"/>
        </w:rPr>
      </w:pPr>
    </w:p>
    <w:p w:rsidR="006877A9" w:rsidRDefault="006877A9" w:rsidP="00220C07">
      <w:pPr>
        <w:rPr>
          <w:color w:val="174442"/>
          <w:shd w:val="clear" w:color="auto" w:fill="FFFFFF"/>
          <w:lang w:val="de-DE"/>
        </w:rPr>
      </w:pPr>
    </w:p>
    <w:p w:rsidR="006877A9" w:rsidRDefault="006877A9" w:rsidP="00220C07">
      <w:pPr>
        <w:rPr>
          <w:color w:val="174442"/>
          <w:shd w:val="clear" w:color="auto" w:fill="FFFFFF"/>
          <w:lang w:val="de-DE"/>
        </w:rPr>
      </w:pPr>
    </w:p>
    <w:p w:rsidR="006877A9" w:rsidRDefault="006877A9" w:rsidP="00220C07">
      <w:pPr>
        <w:rPr>
          <w:color w:val="174442"/>
          <w:shd w:val="clear" w:color="auto" w:fill="FFFFFF"/>
          <w:lang w:val="de-DE"/>
        </w:rPr>
      </w:pPr>
    </w:p>
    <w:p w:rsidR="006877A9" w:rsidRDefault="006877A9" w:rsidP="00220C07">
      <w:pPr>
        <w:jc w:val="center"/>
        <w:rPr>
          <w:color w:val="174442"/>
          <w:shd w:val="clear" w:color="auto" w:fill="FFFFFF"/>
          <w:lang w:val="de-DE"/>
        </w:rPr>
      </w:pPr>
      <w:r>
        <w:rPr>
          <w:lang w:val="de-DE"/>
        </w:rPr>
        <w:t>Karriere oder Familie?</w:t>
      </w:r>
    </w:p>
    <w:p w:rsidR="006877A9" w:rsidRDefault="006877A9" w:rsidP="00220C07">
      <w:pPr>
        <w:rPr>
          <w:color w:val="174442"/>
          <w:shd w:val="clear" w:color="auto" w:fill="FFFFFF"/>
          <w:lang w:val="de-DE"/>
        </w:rPr>
      </w:pPr>
    </w:p>
    <w:p w:rsidR="006877A9" w:rsidRDefault="006877A9" w:rsidP="00220C07">
      <w:pPr>
        <w:spacing w:line="360" w:lineRule="auto"/>
        <w:rPr>
          <w:color w:val="174442"/>
          <w:shd w:val="clear" w:color="auto" w:fill="FFFFFF"/>
          <w:lang w:val="de-DE"/>
        </w:rPr>
      </w:pPr>
    </w:p>
    <w:p w:rsidR="006877A9" w:rsidRDefault="006877A9" w:rsidP="00220C07">
      <w:pPr>
        <w:spacing w:line="360" w:lineRule="auto"/>
        <w:jc w:val="both"/>
        <w:rPr>
          <w:lang w:val="de-DE"/>
        </w:rPr>
      </w:pPr>
      <w:r>
        <w:rPr>
          <w:lang w:val="de-DE"/>
        </w:rPr>
        <w:t>Was ist wichtiger: Karriere oder Familie? Ewige Frauenfrage. Bei Männern ist es einfach: in erster Linie ist a priori Karriere. Success in business Mann nicht nur eine Chance für Selbstverwirklichung, sondern auch eine breite Palette von Begleiter.</w:t>
      </w:r>
    </w:p>
    <w:p w:rsidR="006877A9" w:rsidRDefault="006877A9" w:rsidP="00220C07">
      <w:pPr>
        <w:spacing w:line="360" w:lineRule="auto"/>
        <w:jc w:val="both"/>
        <w:rPr>
          <w:lang w:val="de-DE"/>
        </w:rPr>
      </w:pPr>
      <w:r>
        <w:rPr>
          <w:lang w:val="de-DE"/>
        </w:rPr>
        <w:t>Frauen zunehmend schwieriger. Erfolg auf dem Berufsfeld nicht garantieren Glück in seinem persönlichen Leben. In einigen Fällen, talentierte Frauen in Führungspositionen mehr schwer zu finden ein anständiges Paar der weniger erfolgreichen Freunden. Kinder sind verlassen, wie fast alle seiner Zeit berufstätige Mutter verpflichtet.</w:t>
      </w:r>
    </w:p>
    <w:p w:rsidR="006877A9" w:rsidRDefault="006877A9" w:rsidP="00220C07">
      <w:pPr>
        <w:spacing w:line="360" w:lineRule="auto"/>
        <w:jc w:val="both"/>
        <w:rPr>
          <w:lang w:val="de-DE"/>
        </w:rPr>
      </w:pPr>
      <w:r>
        <w:rPr>
          <w:lang w:val="de-DE"/>
        </w:rPr>
        <w:t>Es stellt sich heraus, müssen Sie sich auf die Familie verlassen? Aber auch hier eine Frau Enttäuschung zu kämpfen. Gefühl der unrealisierten bildet einen Komplex von Minderwertigkeit. Begrenzte sozialen Kreis Hausfrauen Familie. Auf der Suche nach Selbstverwirklichung Frau um ihren Mann und ihre Kinder megazabotoy, die Entwicklung in megakontrol die Beziehungen zerstört.</w:t>
      </w:r>
    </w:p>
    <w:p w:rsidR="006877A9" w:rsidRDefault="006877A9" w:rsidP="00220C07">
      <w:pPr>
        <w:spacing w:line="360" w:lineRule="auto"/>
        <w:rPr>
          <w:lang w:val="de-DE"/>
        </w:rPr>
      </w:pPr>
    </w:p>
    <w:p w:rsidR="006877A9" w:rsidRDefault="006877A9" w:rsidP="00220C07">
      <w:pPr>
        <w:spacing w:line="360" w:lineRule="auto"/>
        <w:rPr>
          <w:lang w:val="de-DE"/>
        </w:rPr>
      </w:pPr>
    </w:p>
    <w:p w:rsidR="006877A9" w:rsidRDefault="006877A9" w:rsidP="00220C07">
      <w:pPr>
        <w:spacing w:line="360" w:lineRule="auto"/>
        <w:jc w:val="both"/>
        <w:rPr>
          <w:shd w:val="clear" w:color="auto" w:fill="FFFFFF"/>
          <w:lang w:val="de-DE"/>
        </w:rPr>
      </w:pPr>
      <w:r>
        <w:rPr>
          <w:shd w:val="clear" w:color="auto" w:fill="FFFFFF"/>
          <w:lang w:val="de-DE"/>
        </w:rPr>
        <w:t xml:space="preserve">Für die meisten Menschen ist ihre Familie sehr wichtig oder sogar das wichtigste in ihrem Leben. Für viele Menschen ist ihre Familie Sinn und Grundlage ihres Lebens. Üblicherweise zeigen die Familienverhältnisse, was man ist und was man erzielt hat. Es ist üblich und typisch, dass die Eltern ihren Kindern beibringen, dass ältere Menschen respektiert werden müssen, dass die Kinder und Frauen verteidigt und beschützt werden müssen. Das alles sind gute alte Traditionen und das unentbehrliche Teil unseres Lebens. In jeder Familie herrscht eine bestimmte individuelle emotionale Atmosphäre, die entweder von einer Harmonie oder von einem gewissen Missverständnis zeugt. In einer harmonischen Familie sind die Menschenbeziehungen praktisch immer klar und deutlich, es gibt keine Fragen und Probleme, die unter den Familienangehörigen nicht diskutiert werden können. In solchen Familien fühlen sich sowohl Kleine, als auch Erwachsene sicher und verteidigt, weil sie in allen Fällen Verständnis und Unterstützung finden. Die Kinder, die in solcher Familien erzogen werden, können üblicherweise dem schlechten Einfluss vom Außen gut entgegenstehen. Es ist in unserem Leben nicht selten, dass die Kinder ihre Eltern für ahnungslose und altmodische Menschen halten. Oft versuchen sie schnellst möglich unabhängig von ihren Eltern zu werden. Einerseits ist es gut, ziemlich früh selbständig zu werden, andererseits hat es auch gewisse Nachteile. Die Kinder müssen verstehen, dass ihre Eltern sie normalerweise überhaupt nicht  irgendwie verletzen wollen. </w:t>
      </w:r>
    </w:p>
    <w:p w:rsidR="006877A9" w:rsidRDefault="006877A9" w:rsidP="00220C07">
      <w:pPr>
        <w:spacing w:line="360" w:lineRule="auto"/>
        <w:jc w:val="both"/>
        <w:rPr>
          <w:shd w:val="clear" w:color="auto" w:fill="FFFFFF"/>
          <w:lang w:val="de-DE"/>
        </w:rPr>
      </w:pPr>
    </w:p>
    <w:p w:rsidR="006877A9" w:rsidRDefault="006877A9" w:rsidP="00220C07">
      <w:pPr>
        <w:jc w:val="both"/>
        <w:rPr>
          <w:shd w:val="clear" w:color="auto" w:fill="FFFFFF"/>
          <w:lang w:val="de-DE"/>
        </w:rPr>
      </w:pPr>
    </w:p>
    <w:p w:rsidR="006877A9" w:rsidRDefault="006877A9" w:rsidP="00220C07">
      <w:pPr>
        <w:jc w:val="both"/>
        <w:rPr>
          <w:shd w:val="clear" w:color="auto" w:fill="FFFFFF"/>
          <w:lang w:val="de-DE"/>
        </w:rPr>
      </w:pPr>
    </w:p>
    <w:p w:rsidR="006877A9" w:rsidRDefault="006877A9" w:rsidP="00220C07">
      <w:pPr>
        <w:jc w:val="both"/>
        <w:rPr>
          <w:shd w:val="clear" w:color="auto" w:fill="FFFFFF"/>
          <w:lang w:val="de-DE"/>
        </w:rPr>
      </w:pPr>
    </w:p>
    <w:p w:rsidR="006877A9" w:rsidRDefault="006877A9" w:rsidP="00220C07">
      <w:pPr>
        <w:jc w:val="center"/>
        <w:rPr>
          <w:shd w:val="clear" w:color="auto" w:fill="FFFFFF"/>
          <w:lang w:val="de-DE"/>
        </w:rPr>
      </w:pPr>
      <w:r>
        <w:rPr>
          <w:shd w:val="clear" w:color="auto" w:fill="FFFFFF"/>
          <w:lang w:val="de-DE"/>
        </w:rPr>
        <w:t>Ausgaben einer jungen Familie aus drei Menschen</w:t>
      </w:r>
    </w:p>
    <w:p w:rsidR="006877A9" w:rsidRDefault="006877A9" w:rsidP="00220C07">
      <w:pPr>
        <w:jc w:val="both"/>
        <w:rPr>
          <w:shd w:val="clear" w:color="auto" w:fill="FFFFFF"/>
          <w:lang w:val="de-DE"/>
        </w:rPr>
      </w:pPr>
    </w:p>
    <w:p w:rsidR="006877A9" w:rsidRDefault="006877A9" w:rsidP="00220C07">
      <w:pPr>
        <w:spacing w:line="360" w:lineRule="auto"/>
        <w:rPr>
          <w:shd w:val="clear" w:color="auto" w:fill="FFFFFF"/>
          <w:lang w:val="de-DE"/>
        </w:rPr>
      </w:pPr>
      <w:r>
        <w:rPr>
          <w:shd w:val="clear" w:color="auto" w:fill="FFFFFF"/>
          <w:lang w:val="de-DE"/>
        </w:rPr>
        <w:t>Ich würde mich mal interessieren, was ihr monatlich so ausgebt.</w:t>
      </w:r>
      <w:r>
        <w:rPr>
          <w:lang w:val="de-DE"/>
        </w:rPr>
        <w:br/>
      </w:r>
      <w:r>
        <w:rPr>
          <w:shd w:val="clear" w:color="auto" w:fill="FFFFFF"/>
          <w:lang w:val="de-DE"/>
        </w:rPr>
        <w:t>Führe schon seit Jahren ein Haushaltsbuch, aber irgendwie geben wir mehr aus, als uns gut tut.</w:t>
      </w:r>
      <w:r>
        <w:rPr>
          <w:lang w:val="de-DE"/>
        </w:rPr>
        <w:br/>
      </w:r>
      <w:r>
        <w:rPr>
          <w:shd w:val="clear" w:color="auto" w:fill="FFFFFF"/>
          <w:lang w:val="de-DE"/>
        </w:rPr>
        <w:t>Also:</w:t>
      </w:r>
      <w:r>
        <w:rPr>
          <w:lang w:val="de-DE"/>
        </w:rPr>
        <w:br/>
      </w:r>
      <w:r>
        <w:rPr>
          <w:shd w:val="clear" w:color="auto" w:fill="FFFFFF"/>
          <w:lang w:val="de-DE"/>
        </w:rPr>
        <w:t>Zwei Erwachsene, ein Kind unter 2, günstige Wohnung, ein Hund, ein Auto</w:t>
      </w:r>
      <w:r>
        <w:rPr>
          <w:lang w:val="de-DE"/>
        </w:rPr>
        <w:br/>
      </w:r>
      <w:r>
        <w:rPr>
          <w:shd w:val="clear" w:color="auto" w:fill="FFFFFF"/>
          <w:lang w:val="de-DE"/>
        </w:rPr>
        <w:t>Ausgaben monatlich ca:</w:t>
      </w:r>
      <w:r>
        <w:rPr>
          <w:lang w:val="de-DE"/>
        </w:rPr>
        <w:br/>
      </w:r>
      <w:r>
        <w:rPr>
          <w:lang w:val="de-DE"/>
        </w:rPr>
        <w:br/>
      </w:r>
      <w:r>
        <w:rPr>
          <w:shd w:val="clear" w:color="auto" w:fill="FFFFFF"/>
          <w:lang w:val="de-DE"/>
        </w:rPr>
        <w:t>1. Auto (Benzin und Versicherung, Steuern) 150 €, plus 50 € für Inspektion, Reparaturen</w:t>
      </w:r>
      <w:r>
        <w:rPr>
          <w:lang w:val="de-DE"/>
        </w:rPr>
        <w:br/>
      </w:r>
      <w:r>
        <w:rPr>
          <w:shd w:val="clear" w:color="auto" w:fill="FFFFFF"/>
          <w:lang w:val="de-DE"/>
        </w:rPr>
        <w:t>2. Fahrtkosten zur Arbeit 150€</w:t>
      </w:r>
      <w:r>
        <w:rPr>
          <w:lang w:val="de-DE"/>
        </w:rPr>
        <w:br/>
      </w:r>
      <w:r>
        <w:rPr>
          <w:shd w:val="clear" w:color="auto" w:fill="FFFFFF"/>
          <w:lang w:val="de-DE"/>
        </w:rPr>
        <w:t>3. Hundefutter und Hundeschule, (ab und zu Tierarzt, Medis) 50 €</w:t>
      </w:r>
      <w:r>
        <w:rPr>
          <w:lang w:val="de-DE"/>
        </w:rPr>
        <w:br/>
      </w:r>
      <w:r>
        <w:rPr>
          <w:shd w:val="clear" w:color="auto" w:fill="FFFFFF"/>
          <w:lang w:val="de-DE"/>
        </w:rPr>
        <w:t>4. Fernstudium, Versicherungen, etc. 150€</w:t>
      </w:r>
      <w:r>
        <w:rPr>
          <w:lang w:val="de-DE"/>
        </w:rPr>
        <w:br/>
      </w:r>
      <w:r>
        <w:rPr>
          <w:shd w:val="clear" w:color="auto" w:fill="FFFFFF"/>
          <w:lang w:val="de-DE"/>
        </w:rPr>
        <w:t>5. Lebensmittel (möglichst bio, gerne regional, incl. Bio-Kiste wöchentlich) 500 €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chock" style="width:9pt;height:9pt">
            <v:imagedata r:id="rId7" r:href="rId8"/>
          </v:shape>
        </w:pict>
      </w:r>
      <w:r>
        <w:rPr>
          <w:lang w:val="de-DE"/>
        </w:rPr>
        <w:br/>
      </w:r>
      <w:r>
        <w:rPr>
          <w:shd w:val="clear" w:color="auto" w:fill="FFFFFF"/>
          <w:lang w:val="de-DE"/>
        </w:rPr>
        <w:t>6. Haushaltsartikel und Drogerieartikel 150€</w:t>
      </w:r>
      <w:r>
        <w:rPr>
          <w:lang w:val="de-DE"/>
        </w:rPr>
        <w:br/>
      </w:r>
      <w:r>
        <w:rPr>
          <w:shd w:val="clear" w:color="auto" w:fill="FFFFFF"/>
          <w:lang w:val="de-DE"/>
        </w:rPr>
        <w:t>7. Sonstiges (Blumen, Geschenke, Kleidung, Möbel, Spielzeug, Hobbys,...) 200 €</w:t>
      </w:r>
      <w:r>
        <w:rPr>
          <w:lang w:val="de-DE"/>
        </w:rPr>
        <w:br/>
      </w:r>
      <w:r>
        <w:rPr>
          <w:shd w:val="clear" w:color="auto" w:fill="FFFFFF"/>
          <w:lang w:val="de-DE"/>
        </w:rPr>
        <w:t>8. Telefon und Handys 50 €</w:t>
      </w:r>
      <w:r>
        <w:rPr>
          <w:lang w:val="de-DE"/>
        </w:rPr>
        <w:br/>
      </w:r>
      <w:r>
        <w:rPr>
          <w:lang w:val="de-DE"/>
        </w:rPr>
        <w:br/>
      </w:r>
      <w:r>
        <w:rPr>
          <w:shd w:val="clear" w:color="auto" w:fill="FFFFFF"/>
          <w:lang w:val="de-DE"/>
        </w:rPr>
        <w:t>Also neben den Festkosten von 750 € Wohnung, NK, Strom, 1450 € für alles andere.</w:t>
      </w:r>
      <w:r>
        <w:rPr>
          <w:lang w:val="de-DE"/>
        </w:rPr>
        <w:br/>
      </w:r>
      <w:r>
        <w:rPr>
          <w:shd w:val="clear" w:color="auto" w:fill="FFFFFF"/>
          <w:lang w:val="de-DE"/>
        </w:rPr>
        <w:t>Das Einkommen ist damit komplett gefressen...</w:t>
      </w:r>
      <w:r>
        <w:pict>
          <v:shape id="_x0000_i1026" type="#_x0000_t75" alt="#mampf" style="width:19.5pt;height:12.75pt">
            <v:imagedata r:id="rId9" r:href="rId10"/>
            <o:lock v:ext="edit" cropping="t"/>
          </v:shape>
        </w:pict>
      </w:r>
      <w:r>
        <w:rPr>
          <w:lang w:val="de-DE"/>
        </w:rPr>
        <w:br/>
      </w:r>
      <w:r>
        <w:rPr>
          <w:shd w:val="clear" w:color="auto" w:fill="FFFFFF"/>
          <w:lang w:val="de-DE"/>
        </w:rPr>
        <w:t>Zurücklegen klappt gar nicht.</w:t>
      </w:r>
      <w:r>
        <w:pict>
          <v:shape id="_x0000_i1027" type="#_x0000_t75" alt="#heul" style="width:10.5pt;height:9pt">
            <v:imagedata r:id="rId11" r:href="rId12"/>
          </v:shape>
        </w:pict>
      </w:r>
      <w:r>
        <w:rPr>
          <w:lang w:val="de-DE"/>
        </w:rPr>
        <w:br/>
      </w:r>
      <w:r>
        <w:rPr>
          <w:shd w:val="clear" w:color="auto" w:fill="FFFFFF"/>
          <w:lang w:val="de-DE"/>
        </w:rPr>
        <w:t>Jeden Monat starte ich mit dem Vorhaben weniger auszugeben, besonders für Lebensmittel, und scheitere kläglich. Gehe drei- bis viermal die Woche Frisches einkaufen, einmal Großeinkauf im Bio-Geschäft und natürlich Getränke (eigentlich nur Wasser).</w:t>
      </w:r>
      <w:r>
        <w:rPr>
          <w:lang w:val="de-DE"/>
        </w:rPr>
        <w:br/>
      </w:r>
      <w:r>
        <w:rPr>
          <w:shd w:val="clear" w:color="auto" w:fill="FFFFFF"/>
          <w:lang w:val="de-DE"/>
        </w:rPr>
        <w:t>Nun sind wir bald zu viert und da mein Mann und ich beide einige Monate in Elternzeit gehen wird das Geld noch knapper.</w:t>
      </w:r>
      <w:r>
        <w:rPr>
          <w:lang w:val="de-DE"/>
        </w:rPr>
        <w:br/>
      </w:r>
      <w:r>
        <w:rPr>
          <w:shd w:val="clear" w:color="auto" w:fill="FFFFFF"/>
          <w:lang w:val="de-DE"/>
        </w:rPr>
        <w:t>Mich würde mal interessieren, wie sieht es bei euch so aus?</w:t>
      </w:r>
      <w:r>
        <w:rPr>
          <w:lang w:val="de-DE"/>
        </w:rPr>
        <w:br/>
      </w:r>
      <w:r>
        <w:rPr>
          <w:shd w:val="clear" w:color="auto" w:fill="FFFFFF"/>
          <w:lang w:val="de-DE"/>
        </w:rPr>
        <w:t>Vielleicht sollte ich nur einmal in der Woche in den Supermarkt??</w:t>
      </w:r>
    </w:p>
    <w:p w:rsidR="006877A9" w:rsidRDefault="006877A9" w:rsidP="00220C07">
      <w:pPr>
        <w:spacing w:line="360" w:lineRule="auto"/>
        <w:rPr>
          <w:shd w:val="clear" w:color="auto" w:fill="FFFFFF"/>
          <w:lang w:val="de-DE"/>
        </w:rPr>
      </w:pPr>
    </w:p>
    <w:p w:rsidR="006877A9" w:rsidRDefault="006877A9" w:rsidP="00220C07">
      <w:pPr>
        <w:rPr>
          <w:shd w:val="clear" w:color="auto" w:fill="FFFFFF"/>
          <w:lang w:val="de-DE"/>
        </w:rPr>
      </w:pPr>
    </w:p>
    <w:p w:rsidR="006877A9" w:rsidRDefault="006877A9" w:rsidP="00220C07">
      <w:pPr>
        <w:rPr>
          <w:shd w:val="clear" w:color="auto" w:fill="FFFFFF"/>
          <w:lang w:val="de-DE"/>
        </w:rPr>
      </w:pPr>
    </w:p>
    <w:p w:rsidR="006877A9" w:rsidRDefault="006877A9" w:rsidP="00220C07">
      <w:pPr>
        <w:rPr>
          <w:shd w:val="clear" w:color="auto" w:fill="FFFFFF"/>
          <w:lang w:val="de-DE"/>
        </w:rPr>
      </w:pPr>
    </w:p>
    <w:p w:rsidR="006877A9" w:rsidRDefault="006877A9" w:rsidP="00220C07">
      <w:pPr>
        <w:rPr>
          <w:shd w:val="clear" w:color="auto" w:fill="FFFFFF"/>
          <w:lang w:val="de-DE"/>
        </w:rPr>
      </w:pPr>
    </w:p>
    <w:p w:rsidR="006877A9" w:rsidRDefault="006877A9" w:rsidP="00220C07">
      <w:pPr>
        <w:rPr>
          <w:shd w:val="clear" w:color="auto" w:fill="FFFFFF"/>
          <w:lang w:val="de-DE"/>
        </w:rPr>
      </w:pPr>
    </w:p>
    <w:p w:rsidR="006877A9" w:rsidRDefault="006877A9" w:rsidP="00220C07">
      <w:pPr>
        <w:rPr>
          <w:shd w:val="clear" w:color="auto" w:fill="FFFFFF"/>
          <w:lang w:val="de-DE"/>
        </w:rPr>
      </w:pPr>
    </w:p>
    <w:p w:rsidR="006877A9" w:rsidRDefault="006877A9" w:rsidP="00220C07">
      <w:pPr>
        <w:rPr>
          <w:shd w:val="clear" w:color="auto" w:fill="FFFFFF"/>
          <w:lang w:val="de-DE"/>
        </w:rPr>
      </w:pPr>
    </w:p>
    <w:p w:rsidR="006877A9" w:rsidRDefault="006877A9" w:rsidP="00220C07">
      <w:pPr>
        <w:rPr>
          <w:shd w:val="clear" w:color="auto" w:fill="FFFFFF"/>
          <w:lang w:val="de-DE"/>
        </w:rPr>
      </w:pPr>
    </w:p>
    <w:p w:rsidR="006877A9" w:rsidRDefault="006877A9" w:rsidP="00220C07">
      <w:pPr>
        <w:rPr>
          <w:shd w:val="clear" w:color="auto" w:fill="FFFFFF"/>
          <w:lang w:val="de-DE"/>
        </w:rPr>
      </w:pPr>
    </w:p>
    <w:p w:rsidR="006877A9" w:rsidRDefault="006877A9" w:rsidP="00220C07">
      <w:pPr>
        <w:rPr>
          <w:shd w:val="clear" w:color="auto" w:fill="FFFFFF"/>
          <w:lang w:val="de-DE"/>
        </w:rPr>
      </w:pPr>
    </w:p>
    <w:p w:rsidR="006877A9" w:rsidRDefault="006877A9" w:rsidP="00220C07">
      <w:pPr>
        <w:jc w:val="center"/>
        <w:rPr>
          <w:shd w:val="clear" w:color="auto" w:fill="FFFFFF"/>
          <w:lang w:val="de-DE"/>
        </w:rPr>
      </w:pPr>
      <w:r>
        <w:rPr>
          <w:shd w:val="clear" w:color="auto" w:fill="FFFFFF"/>
          <w:lang w:val="de-DE"/>
        </w:rPr>
        <w:t>Reisen</w:t>
      </w:r>
    </w:p>
    <w:p w:rsidR="006877A9" w:rsidRDefault="006877A9" w:rsidP="00220C07">
      <w:pPr>
        <w:jc w:val="both"/>
        <w:rPr>
          <w:shd w:val="clear" w:color="auto" w:fill="FFFFFF"/>
          <w:lang w:val="de-DE"/>
        </w:rPr>
      </w:pPr>
    </w:p>
    <w:p w:rsidR="006877A9" w:rsidRDefault="006877A9" w:rsidP="00220C07">
      <w:pPr>
        <w:jc w:val="both"/>
        <w:rPr>
          <w:shd w:val="clear" w:color="auto" w:fill="FFFFFF"/>
          <w:lang w:val="de-DE"/>
        </w:rPr>
      </w:pPr>
    </w:p>
    <w:p w:rsidR="006877A9" w:rsidRDefault="006877A9" w:rsidP="00220C07">
      <w:pPr>
        <w:shd w:val="clear" w:color="auto" w:fill="FFFFFF"/>
        <w:spacing w:line="379" w:lineRule="atLeast"/>
        <w:jc w:val="both"/>
        <w:rPr>
          <w:lang w:val="de-DE"/>
        </w:rPr>
      </w:pPr>
      <w:r>
        <w:rPr>
          <w:shd w:val="clear" w:color="auto" w:fill="FFFFFF"/>
          <w:lang w:val="de-DE"/>
        </w:rPr>
        <w:t>Reisen kosten Geld, doch man sieht die Welt. Es ist nicht billig zu reisen, aber das Leben ist heute ohne Reisen unmöglich. Nach einem Arbeitsjahr bekommen die Menschen Urlaub, und sie haben keine Lust, den Urlaub zu Hause zu verbringen. Millionen Menschen reisen, um andere Länder und Städte zu sehen, etwas Neues zu entdecken, neue Menschen kennen zu lernen, ungewöhnliche Speisen zu probieren.</w:t>
      </w:r>
      <w:r>
        <w:rPr>
          <w:lang w:val="de-DE"/>
        </w:rPr>
        <w:t xml:space="preserve"> Gewöhnlich planen die Menschen ihre Reisen im Voraus. Sie wählen ihr Reiseziel und die Dauer ihrer Reise. Und natürlich das Verkehrsmittel und das Hotel. Es ist heute leicht, Tickets und Hotelzimmer im Internet zu buchen. Aber viele Leute haben keine Zeit und Lust, ihre Reisen selbst zu organisieren. Dann wenden sie sich an ein Reisebüro.</w:t>
      </w:r>
    </w:p>
    <w:p w:rsidR="006877A9" w:rsidRDefault="006877A9" w:rsidP="00220C07">
      <w:pPr>
        <w:shd w:val="clear" w:color="auto" w:fill="FFFFFF"/>
        <w:spacing w:line="379" w:lineRule="atLeast"/>
        <w:jc w:val="both"/>
        <w:rPr>
          <w:lang w:val="de-DE"/>
        </w:rPr>
      </w:pPr>
      <w:r>
        <w:rPr>
          <w:lang w:val="de-DE"/>
        </w:rPr>
        <w:t> Das Reiseziel und die Dauer der Reise hängen vor allem vom Geld ab. Immer mehr Menschen wollen ins Ausland reisen. Die Top-Reiseziele der Deutschen sind Spanien, Italien, Österreich, die Türkei, Frankreich und Griechenland. Aber nicht alle haben die Möglichkeit, ins Ausland zu reisen. Dann sucht man ein Reiseziel in seinem Heimatland.</w:t>
      </w:r>
    </w:p>
    <w:p w:rsidR="006877A9" w:rsidRDefault="006877A9" w:rsidP="00220C07">
      <w:pPr>
        <w:shd w:val="clear" w:color="auto" w:fill="FFFFFF"/>
        <w:spacing w:line="379" w:lineRule="atLeast"/>
        <w:jc w:val="both"/>
        <w:rPr>
          <w:lang w:val="de-DE"/>
        </w:rPr>
      </w:pPr>
      <w:r>
        <w:rPr>
          <w:lang w:val="de-DE"/>
        </w:rPr>
        <w:t> Auch will man natürlich im Urlaub die Umgebung wechseln. Die Menschen vom Lande oder aus einer Kleinstadt fahren gern in eine Großstadt, um dort die Sehenswürdigkeiten zu besichtigen, Museen zu besuchen, in großen Kaufhäusern  einzukaufen und in Restaurants zu essen. Die Großstädter wollen im Urlaub mehr Ruhe haben und reisen lieber ans Meer oder in die Berge.</w:t>
      </w:r>
    </w:p>
    <w:p w:rsidR="006877A9" w:rsidRDefault="006877A9" w:rsidP="00220C07">
      <w:pPr>
        <w:shd w:val="clear" w:color="auto" w:fill="FFFFFF"/>
        <w:spacing w:line="379" w:lineRule="atLeast"/>
        <w:jc w:val="both"/>
        <w:rPr>
          <w:lang w:val="de-DE"/>
        </w:rPr>
      </w:pPr>
      <w:r>
        <w:rPr>
          <w:lang w:val="de-DE"/>
        </w:rPr>
        <w:t>Das Verkehrsmittel hängt vom Reiseziel und der Reiseart ab.</w:t>
      </w:r>
    </w:p>
    <w:p w:rsidR="006877A9" w:rsidRDefault="006877A9" w:rsidP="00220C07">
      <w:pPr>
        <w:shd w:val="clear" w:color="auto" w:fill="FFFFFF"/>
        <w:spacing w:line="379" w:lineRule="atLeast"/>
        <w:jc w:val="both"/>
        <w:rPr>
          <w:lang w:val="de-DE"/>
        </w:rPr>
      </w:pPr>
      <w:r>
        <w:rPr>
          <w:lang w:val="de-DE"/>
        </w:rPr>
        <w:t> Mit dem Flugzeug erreicht man sein Reiseziel am schnellsten, und man wählt es gewöhnlich für weite Auslandsreisen. Es ist jetzt auch nicht so teuer, denn es gibt heute sehr viele Billigflüge.</w:t>
      </w:r>
    </w:p>
    <w:p w:rsidR="006877A9" w:rsidRDefault="006877A9" w:rsidP="00220C07">
      <w:pPr>
        <w:shd w:val="clear" w:color="auto" w:fill="FFFFFF"/>
        <w:spacing w:line="379" w:lineRule="atLeast"/>
        <w:jc w:val="both"/>
        <w:rPr>
          <w:lang w:val="de-DE"/>
        </w:rPr>
      </w:pPr>
      <w:r>
        <w:rPr>
          <w:lang w:val="de-DE"/>
        </w:rPr>
        <w:t>Eine Zugfahrt wählt man gewöhnlich für nicht sehr weite Reisen. Während der Zugfahrt kann man schöne Landschaften sehen, lesen und sich aus</w:t>
      </w:r>
      <w:r>
        <w:rPr>
          <w:lang w:val="de-DE"/>
        </w:rPr>
        <w:softHyphen/>
        <w:t>ruhen.</w:t>
      </w:r>
    </w:p>
    <w:p w:rsidR="006877A9" w:rsidRDefault="006877A9" w:rsidP="00220C07">
      <w:pPr>
        <w:shd w:val="clear" w:color="auto" w:fill="FFFFFF"/>
        <w:spacing w:line="379" w:lineRule="atLeast"/>
        <w:jc w:val="both"/>
        <w:rPr>
          <w:lang w:val="de-DE"/>
        </w:rPr>
      </w:pPr>
      <w:r>
        <w:rPr>
          <w:lang w:val="de-DE"/>
        </w:rPr>
        <w:t>Doch am liebsten reisen die Deutschen mit dem Auto. Bei einer Autoreise hängt man von keinem Fahrplan ab, und man kann viel Gepäck mitnehmen.</w:t>
      </w: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pStyle w:val="Heading2"/>
        <w:shd w:val="clear" w:color="auto" w:fill="FFFFFF"/>
        <w:spacing w:line="379" w:lineRule="atLeast"/>
        <w:jc w:val="both"/>
        <w:textAlignment w:val="baseline"/>
        <w:rPr>
          <w:color w:val="000000"/>
          <w:sz w:val="24"/>
          <w:szCs w:val="24"/>
          <w:lang w:val="de-DE"/>
        </w:rPr>
      </w:pPr>
      <w:r>
        <w:rPr>
          <w:color w:val="000000"/>
          <w:sz w:val="24"/>
          <w:szCs w:val="24"/>
          <w:lang w:val="de-DE"/>
        </w:rPr>
        <w:t>Was sind moderne Häuser?</w:t>
      </w:r>
    </w:p>
    <w:p w:rsidR="006877A9" w:rsidRDefault="006877A9" w:rsidP="00220C07">
      <w:pPr>
        <w:pStyle w:val="NormalWeb"/>
        <w:shd w:val="clear" w:color="auto" w:fill="FFFFFF"/>
        <w:spacing w:before="343" w:beforeAutospacing="0" w:after="343" w:afterAutospacing="0" w:line="474" w:lineRule="atLeast"/>
        <w:jc w:val="both"/>
        <w:textAlignment w:val="baseline"/>
        <w:rPr>
          <w:color w:val="000000"/>
          <w:lang w:val="de-DE"/>
        </w:rPr>
      </w:pPr>
      <w:r>
        <w:rPr>
          <w:lang w:val="de-DE"/>
        </w:rPr>
        <w:t xml:space="preserve">Moderne Häuser spiegeln die neuesten Designtrends wider. Dabei kommt es nicht nur auf die traditionellen Materialien, Farben und Einrichtungen an. Moderne Häuser sind einfach und dienen als leere Leinwand, die mit Möbeln und modernen Deko-Elementen die Individualität der Bewohner ausdrücken. Moderne Häuser gibt es schon seit Anfang des 20. Jahrhunderts – viel Glas, eine radikale Einfachheit und schlanke Formen zeichnen diesen Stil aus. Aufgrund der Funktionalität hatten moderne Häuser anfangs den Ruf einer „Wohnmaschine“. Mittlerweile werden in diesen Häusern Funktionalität und ein modernes Design kombiniert. Die Gratwanderung für moderne Häuser ist zwar nicht so einfach, aber mit etwas Kreativität könnt ihr aus jedem Raum einen wunderschönen Blickfang machen. Bei uns erhaltet ihr wertvolle Ideen, wie ihr all das vereint und was ihr beachten solltet, damit moderne Häuser zu euren absoluten Traumhäusern werden. Moderne Häuser werden heutzutage auch immer mehr in ländlichen Gebieten gebaut, wo die Grundstückspreise meistens geringer sind. </w:t>
      </w:r>
      <w:r>
        <w:rPr>
          <w:shd w:val="clear" w:color="auto" w:fill="FFFFFF"/>
          <w:lang w:val="de-DE"/>
        </w:rPr>
        <w:t>Bei der Gestaltung eines modernen Hauses müsst ihr jedes Zimmer in die Planung einfließen lassen. Nur so kann sichergestellt werden, dass das fertige Design für ein harmonisches Gesamtbild sorgt. Bei einem modernen Design ist nichts fehl am Platz solange die Gestaltung gut durchdacht und im Einklang miteinander ist. Die Schlüsselwörter lauten Eleganz, Harmonie und Einfachheit. Bei homify erhaltet ihr wertvolle Ratschläge und Inspirationen für moderne Häuser, die ihr benötigt, um euer Traumhaus zu realisieren. Wir liefern euch Vorschläge für moderne Häuser, angefangen beim Wohnzimmer übers Badezimmer bis hin zum Schlafzimmer. Und auch der Außenbereich für moderne Häuser kommt bei uns nicht zu kurz: Lasst euch von unseren modernen Designs für Balkone und Wintergärten inspirieren. Sobald ihr Fotos von modernen Häuser seht, die euch gefallen, könnt ihr diese mit nur einem Klick zu einem Ideenbuch hinzufügen. Eure persönlichen Ideenbücher dienen der Sammlung von Inspirationen – es können jederzeit neue Fotos hinzugefügt oder entfernt und auch die Reihenfolge kann je nach Bedarf verändert werden. Bereits erstellte Ideenbücher werden automatisch in eurem Profil gespeichert – auf diese Weise habt ihr all eure Ideen und Inspirationen für modernee Häuser immer im Blick. Da sie zeitlos und elegant sind, eignen sich moderne Häuser nicht nur für junge Bauherren, sondern haben für Jedermann einen sehr hohen Nutzwert.</w:t>
      </w:r>
    </w:p>
    <w:p w:rsidR="006877A9" w:rsidRDefault="006877A9" w:rsidP="00220C07">
      <w:pPr>
        <w:pStyle w:val="Heading2"/>
        <w:shd w:val="clear" w:color="auto" w:fill="FFFFFF"/>
        <w:jc w:val="center"/>
        <w:textAlignment w:val="baseline"/>
        <w:rPr>
          <w:color w:val="000000"/>
          <w:sz w:val="24"/>
          <w:szCs w:val="24"/>
          <w:lang w:val="de-DE"/>
        </w:rPr>
      </w:pPr>
      <w:r>
        <w:rPr>
          <w:color w:val="000000"/>
          <w:sz w:val="24"/>
          <w:szCs w:val="24"/>
          <w:lang w:val="de-DE"/>
        </w:rPr>
        <w:t>Moderne Häuser im Bauhaus-Stil</w:t>
      </w:r>
    </w:p>
    <w:p w:rsidR="006877A9" w:rsidRDefault="006877A9" w:rsidP="00220C07">
      <w:pPr>
        <w:pStyle w:val="NormalWeb"/>
        <w:shd w:val="clear" w:color="auto" w:fill="FFFFFF"/>
        <w:spacing w:before="343" w:beforeAutospacing="0" w:after="343" w:afterAutospacing="0" w:line="474" w:lineRule="atLeast"/>
        <w:textAlignment w:val="baseline"/>
        <w:rPr>
          <w:color w:val="000000"/>
          <w:lang w:val="de-DE"/>
        </w:rPr>
      </w:pPr>
      <w:r>
        <w:rPr>
          <w:color w:val="000000"/>
          <w:lang w:val="de-DE"/>
        </w:rPr>
        <w:t>Das 1919 gegründete Bauhaus, eine Designschule in Dessau, führte mit seinem Konzept erstmals Kunst und Handwerk zusammen. Noch heute hat das Bauhaus einen großen Einfluss auf die Bereiche Architektur, Kunst und Design. So entwarfen die Studenden schon damals innovative Design-Techniken, bei denen großer Wert auf Mauerwerk, Beton und Glasfenster gelegt wurde. Eine typisches, vom Bauhaus inspiriertes modernes Haus integriert viele Glaselemente, sodass Licht und Luft im Haus zirkulieren können.</w:t>
      </w:r>
    </w:p>
    <w:p w:rsidR="006877A9" w:rsidRDefault="006877A9" w:rsidP="00220C07">
      <w:pPr>
        <w:pStyle w:val="Heading2"/>
        <w:shd w:val="clear" w:color="auto" w:fill="FFFFFF"/>
        <w:jc w:val="center"/>
        <w:textAlignment w:val="baseline"/>
        <w:rPr>
          <w:color w:val="000000"/>
          <w:sz w:val="24"/>
          <w:szCs w:val="24"/>
          <w:lang w:val="de-DE"/>
        </w:rPr>
      </w:pPr>
      <w:r>
        <w:rPr>
          <w:color w:val="000000"/>
          <w:sz w:val="24"/>
          <w:szCs w:val="24"/>
          <w:lang w:val="de-DE"/>
        </w:rPr>
        <w:t>Moderne Passivhäuser</w:t>
      </w:r>
    </w:p>
    <w:p w:rsidR="006877A9" w:rsidRDefault="006877A9" w:rsidP="00220C07">
      <w:pPr>
        <w:pStyle w:val="NormalWeb"/>
        <w:shd w:val="clear" w:color="auto" w:fill="FFFFFF"/>
        <w:spacing w:before="343" w:beforeAutospacing="0" w:after="343" w:afterAutospacing="0" w:line="474" w:lineRule="atLeast"/>
        <w:textAlignment w:val="baseline"/>
        <w:rPr>
          <w:color w:val="000000"/>
          <w:lang w:val="de-DE"/>
        </w:rPr>
      </w:pPr>
      <w:r>
        <w:rPr>
          <w:color w:val="000000"/>
          <w:lang w:val="de-DE"/>
        </w:rPr>
        <w:t>Eine der aufregendsten Entwicklungen moderner Häuser ist das Passivhaus. Bei dieser Technik werden moderne Häuser entworfen, die so energieeffizient wie eben möglich sind. Im Winter soll die Wärme im Haus gehalten werden und nicht entweichen, im Sommer sind moderne Häuser angenehm kühl. Sonnenkollektoren und passive Solartechnologie werden auf eine ästhetische Art und Weise im Haus integriert. Wer sich Gedanken um die Umwelt macht, sollte sich auf jeden Fall für moderne Häuser entscheiden.</w:t>
      </w:r>
    </w:p>
    <w:p w:rsidR="006877A9" w:rsidRDefault="006877A9" w:rsidP="00220C07">
      <w:pPr>
        <w:pStyle w:val="Heading2"/>
        <w:shd w:val="clear" w:color="auto" w:fill="FFFFFF"/>
        <w:jc w:val="center"/>
        <w:textAlignment w:val="baseline"/>
        <w:rPr>
          <w:color w:val="000000"/>
          <w:sz w:val="24"/>
          <w:szCs w:val="24"/>
          <w:lang w:val="de-DE"/>
        </w:rPr>
      </w:pPr>
      <w:r>
        <w:rPr>
          <w:color w:val="000000"/>
          <w:sz w:val="24"/>
          <w:szCs w:val="24"/>
          <w:lang w:val="de-DE"/>
        </w:rPr>
        <w:t>Moderne Betonhäuser für Individualisten</w:t>
      </w:r>
    </w:p>
    <w:p w:rsidR="006877A9" w:rsidRDefault="006877A9" w:rsidP="00220C07">
      <w:pPr>
        <w:pStyle w:val="NormalWeb"/>
        <w:shd w:val="clear" w:color="auto" w:fill="FFFFFF"/>
        <w:spacing w:before="343" w:beforeAutospacing="0" w:after="343" w:afterAutospacing="0" w:line="474" w:lineRule="atLeast"/>
        <w:textAlignment w:val="baseline"/>
        <w:rPr>
          <w:color w:val="000000"/>
          <w:lang w:val="de-DE"/>
        </w:rPr>
      </w:pPr>
      <w:r>
        <w:rPr>
          <w:color w:val="000000"/>
          <w:lang w:val="de-DE"/>
        </w:rPr>
        <w:t>Das Unternehmen Concrete revolutionierte im 20. Jahrhundert den modernen Wohnungsbau. Das Material Beton eignet sich hervorragend, um geradlinige Formen und Kurven für moderne Häuser zu gestalten. Beton ist extrem langlebig und schafft durch seine faszinierende Oberfläche einen eindrucksvollen und starken Kontrapunkt zur restlichen Umgebung. Und auch für eine moderne Einrichtung wird immer häufiger dieses flexible Material gewählt.</w:t>
      </w:r>
    </w:p>
    <w:p w:rsidR="006877A9" w:rsidRDefault="006877A9" w:rsidP="00220C07">
      <w:pPr>
        <w:pStyle w:val="Heading2"/>
        <w:shd w:val="clear" w:color="auto" w:fill="FFFFFF"/>
        <w:jc w:val="center"/>
        <w:textAlignment w:val="baseline"/>
        <w:rPr>
          <w:color w:val="000000"/>
          <w:sz w:val="24"/>
          <w:szCs w:val="24"/>
          <w:lang w:val="de-DE"/>
        </w:rPr>
      </w:pPr>
      <w:r>
        <w:rPr>
          <w:color w:val="000000"/>
          <w:sz w:val="24"/>
          <w:szCs w:val="24"/>
          <w:lang w:val="de-DE"/>
        </w:rPr>
        <w:t>Stile für moderne Häuser:</w:t>
      </w:r>
    </w:p>
    <w:p w:rsidR="006877A9" w:rsidRDefault="006877A9" w:rsidP="00220C07">
      <w:pPr>
        <w:pStyle w:val="NormalWeb"/>
        <w:shd w:val="clear" w:color="auto" w:fill="FFFFFF"/>
        <w:spacing w:before="0" w:beforeAutospacing="0" w:after="0" w:afterAutospacing="0" w:line="474" w:lineRule="atLeast"/>
        <w:jc w:val="both"/>
        <w:textAlignment w:val="baseline"/>
        <w:rPr>
          <w:color w:val="000000"/>
          <w:lang w:val="de-DE"/>
        </w:rPr>
      </w:pPr>
      <w:r>
        <w:rPr>
          <w:rStyle w:val="Strong"/>
          <w:color w:val="000000"/>
          <w:bdr w:val="none" w:sz="0" w:space="0" w:color="auto" w:frame="1"/>
          <w:lang w:val="de-DE"/>
        </w:rPr>
        <w:t>Skandinavische moderne Häuser:</w:t>
      </w:r>
      <w:r>
        <w:rPr>
          <w:color w:val="000000"/>
          <w:lang w:val="de-DE"/>
        </w:rPr>
        <w:t xml:space="preserve"> Wenn ihr den modernen Stil eines Hauses mögt, dann gefallen euch wahrscheinlich auch skandinavische moderne Häuser. Bei diesem Stil steht Holz im Mittelpunkt, welches im ganzen Haus  verwendet wird. Einfache weiße Farben sind das Markenzeichen dieser Häuser, während Ornamente auf ein Minimum reduziert werden.</w:t>
      </w:r>
    </w:p>
    <w:p w:rsidR="006877A9" w:rsidRDefault="006877A9" w:rsidP="00220C07">
      <w:pPr>
        <w:pStyle w:val="NormalWeb"/>
        <w:shd w:val="clear" w:color="auto" w:fill="FFFFFF"/>
        <w:spacing w:before="343" w:beforeAutospacing="0" w:after="343" w:afterAutospacing="0" w:line="474" w:lineRule="atLeast"/>
        <w:jc w:val="both"/>
        <w:textAlignment w:val="baseline"/>
        <w:rPr>
          <w:color w:val="000000"/>
          <w:lang w:val="de-DE"/>
        </w:rPr>
      </w:pPr>
      <w:r>
        <w:rPr>
          <w:rStyle w:val="Strong"/>
          <w:color w:val="000000"/>
          <w:bdr w:val="none" w:sz="0" w:space="0" w:color="auto" w:frame="1"/>
          <w:lang w:val="de-DE"/>
        </w:rPr>
        <w:t>Ausgefallene moderne Häuser:</w:t>
      </w:r>
      <w:r>
        <w:rPr>
          <w:color w:val="000000"/>
          <w:lang w:val="de-DE"/>
        </w:rPr>
        <w:t xml:space="preserve"> Vielleicht sind auch ausgefallene moderne Häuser genau das, wonach ihr auf der Suche seid. Hierbei wird mit Farben, Formen und Materialen experimentiert – dabei kommen vor allem Kombinationen heraus, die garantiert nicht im Lehrbuch stehen. Immer daran denken: Das endgültige Design sollte trotz all der Stilmixe stets harmonisch sein.</w:t>
      </w:r>
    </w:p>
    <w:p w:rsidR="006877A9" w:rsidRDefault="006877A9" w:rsidP="00220C07">
      <w:pPr>
        <w:pStyle w:val="NormalWeb"/>
        <w:shd w:val="clear" w:color="auto" w:fill="FFFFFF"/>
        <w:spacing w:before="0" w:beforeAutospacing="0" w:after="0" w:afterAutospacing="0" w:line="474" w:lineRule="atLeast"/>
        <w:jc w:val="both"/>
        <w:textAlignment w:val="baseline"/>
        <w:rPr>
          <w:color w:val="000000"/>
          <w:lang w:val="de-DE"/>
        </w:rPr>
      </w:pPr>
      <w:r>
        <w:rPr>
          <w:rStyle w:val="Strong"/>
          <w:color w:val="000000"/>
          <w:bdr w:val="none" w:sz="0" w:space="0" w:color="auto" w:frame="1"/>
          <w:lang w:val="de-DE"/>
        </w:rPr>
        <w:t>Moderne Häuser im Industrial-Stil: </w:t>
      </w:r>
      <w:r>
        <w:rPr>
          <w:color w:val="000000"/>
          <w:lang w:val="de-DE"/>
        </w:rPr>
        <w:t>Den Industrial-Stil in seinen Wohnbereich zu integrieren, mag ungewohnt erscheinen, aber auch Fabrik-Architektur kann Gemütlichkeit mit sich bringen. Durch freigelegte Backsteinwände und Stahlträger entsteht ein rauer, individueller Touch. Moderne Einrichtungsideen wie diese verleihen dem Wohnbereich das gewisse Etwas. Moderne Häuser im Industrial-Stil sind wie Kunstwerke, die neidische Blicke auf sich ziehen. </w:t>
      </w:r>
    </w:p>
    <w:p w:rsidR="006877A9" w:rsidRDefault="006877A9" w:rsidP="00220C07">
      <w:pPr>
        <w:pStyle w:val="Heading2"/>
        <w:shd w:val="clear" w:color="auto" w:fill="FFFFFF"/>
        <w:jc w:val="both"/>
        <w:textAlignment w:val="baseline"/>
        <w:rPr>
          <w:color w:val="000000"/>
          <w:sz w:val="24"/>
          <w:szCs w:val="24"/>
          <w:lang w:val="de-DE"/>
        </w:rPr>
      </w:pPr>
      <w:r>
        <w:rPr>
          <w:color w:val="000000"/>
          <w:sz w:val="24"/>
          <w:szCs w:val="24"/>
          <w:lang w:val="de-DE"/>
        </w:rPr>
        <w:t>Moderne Häuser denken mit</w:t>
      </w:r>
    </w:p>
    <w:p w:rsidR="006877A9" w:rsidRDefault="006877A9" w:rsidP="00220C07">
      <w:pPr>
        <w:pStyle w:val="NormalWeb"/>
        <w:shd w:val="clear" w:color="auto" w:fill="FFFFFF"/>
        <w:spacing w:before="343" w:beforeAutospacing="0" w:after="0" w:afterAutospacing="0" w:line="474" w:lineRule="atLeast"/>
        <w:jc w:val="both"/>
        <w:textAlignment w:val="baseline"/>
        <w:rPr>
          <w:color w:val="000000"/>
          <w:lang w:val="de-DE"/>
        </w:rPr>
      </w:pPr>
      <w:r>
        <w:rPr>
          <w:color w:val="000000"/>
          <w:lang w:val="de-DE"/>
        </w:rPr>
        <w:t>Moderne Häuser verfügen über beste Dämmmaterialien und ein ausgeklügeltes, computergesteuertes Energiekonzept. Moderne Häuser begeistern zwar durch eine hervorragende Qualität, trotzdem sind sie keine abgehobenen Luxusobjekte. Schlichte Farben und klare Linien – moderne Häuser sollten in ihrer Einrichtung auf das Wesentliche reduziert werden. Abgesehen davon, muss natürlich auch genügend Stauraum geschaffen werden. Je durchdachter und integrierter dieser ist, desto besser könnt ihr Ordnung halten. Beton und Glas sorgen auch hier für einen minimalistischen Rahmen. Manche moderne Häuser machen von außen vielleicht einen unspektakulären Eindruck, überraschen dann aber mit einem atemberaubenden Innenbereich. Der Trend geht eindeutig zu modernen Häusern.</w:t>
      </w:r>
    </w:p>
    <w:p w:rsidR="006877A9" w:rsidRDefault="006877A9" w:rsidP="00220C07">
      <w:pPr>
        <w:pStyle w:val="NormalWeb"/>
        <w:shd w:val="clear" w:color="auto" w:fill="FFFFFF"/>
        <w:spacing w:before="343" w:beforeAutospacing="0" w:after="0" w:afterAutospacing="0" w:line="474" w:lineRule="atLeast"/>
        <w:jc w:val="both"/>
        <w:textAlignment w:val="baseline"/>
        <w:rPr>
          <w:color w:val="000000"/>
          <w:lang w:val="de-DE"/>
        </w:rPr>
      </w:pPr>
    </w:p>
    <w:p w:rsidR="006877A9" w:rsidRDefault="006877A9" w:rsidP="00220C07">
      <w:pPr>
        <w:pStyle w:val="NormalWeb"/>
        <w:shd w:val="clear" w:color="auto" w:fill="FFFFFF"/>
        <w:spacing w:before="343" w:beforeAutospacing="0" w:after="0" w:afterAutospacing="0" w:line="474" w:lineRule="atLeast"/>
        <w:jc w:val="both"/>
        <w:textAlignment w:val="baseline"/>
        <w:rPr>
          <w:color w:val="000000"/>
          <w:lang w:val="de-DE"/>
        </w:rPr>
      </w:pPr>
    </w:p>
    <w:p w:rsidR="006877A9" w:rsidRDefault="006877A9" w:rsidP="00220C07">
      <w:pPr>
        <w:pStyle w:val="NormalWeb"/>
        <w:shd w:val="clear" w:color="auto" w:fill="FFFFFF"/>
        <w:spacing w:before="343" w:beforeAutospacing="0" w:after="0" w:afterAutospacing="0" w:line="474" w:lineRule="atLeast"/>
        <w:jc w:val="center"/>
        <w:textAlignment w:val="baseline"/>
        <w:rPr>
          <w:color w:val="000000"/>
          <w:lang w:val="de-DE"/>
        </w:rPr>
      </w:pPr>
    </w:p>
    <w:p w:rsidR="006877A9" w:rsidRDefault="006877A9" w:rsidP="00220C07">
      <w:pPr>
        <w:pStyle w:val="NormalWeb"/>
        <w:shd w:val="clear" w:color="auto" w:fill="FFFFFF"/>
        <w:spacing w:before="343" w:beforeAutospacing="0" w:after="0" w:afterAutospacing="0" w:line="474" w:lineRule="atLeast"/>
        <w:jc w:val="center"/>
        <w:textAlignment w:val="baseline"/>
        <w:rPr>
          <w:color w:val="000000"/>
          <w:lang w:val="de-DE"/>
        </w:rPr>
      </w:pPr>
    </w:p>
    <w:p w:rsidR="006877A9" w:rsidRDefault="006877A9" w:rsidP="00220C07">
      <w:pPr>
        <w:pStyle w:val="NormalWeb"/>
        <w:shd w:val="clear" w:color="auto" w:fill="FFFFFF"/>
        <w:spacing w:before="343" w:beforeAutospacing="0" w:after="0" w:afterAutospacing="0" w:line="474" w:lineRule="atLeast"/>
        <w:jc w:val="center"/>
        <w:textAlignment w:val="baseline"/>
        <w:rPr>
          <w:color w:val="000000"/>
          <w:lang w:val="de-DE"/>
        </w:rPr>
      </w:pPr>
    </w:p>
    <w:p w:rsidR="006877A9" w:rsidRDefault="006877A9" w:rsidP="00220C07">
      <w:pPr>
        <w:pStyle w:val="NormalWeb"/>
        <w:shd w:val="clear" w:color="auto" w:fill="FFFFFF"/>
        <w:spacing w:before="343" w:beforeAutospacing="0" w:after="0" w:afterAutospacing="0" w:line="474" w:lineRule="atLeast"/>
        <w:jc w:val="center"/>
        <w:textAlignment w:val="baseline"/>
        <w:rPr>
          <w:color w:val="000000"/>
          <w:lang w:val="de-DE"/>
        </w:rPr>
      </w:pPr>
      <w:r>
        <w:rPr>
          <w:color w:val="000000"/>
          <w:lang w:val="de-DE"/>
        </w:rPr>
        <w:t>Wohnarten</w:t>
      </w:r>
    </w:p>
    <w:p w:rsidR="006877A9" w:rsidRDefault="006877A9" w:rsidP="00220C07">
      <w:pPr>
        <w:pStyle w:val="NormalWeb"/>
        <w:shd w:val="clear" w:color="auto" w:fill="FFFFFF"/>
        <w:spacing w:before="0" w:beforeAutospacing="0" w:after="360" w:afterAutospacing="0" w:line="424" w:lineRule="atLeast"/>
        <w:jc w:val="both"/>
        <w:rPr>
          <w:lang w:val="de-DE"/>
        </w:rPr>
      </w:pPr>
      <w:r>
        <w:rPr>
          <w:lang w:val="de-DE"/>
        </w:rPr>
        <w:t>In der heutigen Zeit gibt es viele Varianten der Unterkunft. Man kann sowohl auf der Erde, als auch auf dem Wasser wohnen.</w:t>
      </w:r>
    </w:p>
    <w:p w:rsidR="006877A9" w:rsidRDefault="006877A9" w:rsidP="00220C07">
      <w:pPr>
        <w:pStyle w:val="NormalWeb"/>
        <w:shd w:val="clear" w:color="auto" w:fill="FFFFFF"/>
        <w:spacing w:before="0" w:beforeAutospacing="0" w:after="360" w:afterAutospacing="0" w:line="424" w:lineRule="atLeast"/>
        <w:jc w:val="both"/>
        <w:rPr>
          <w:lang w:val="de-DE"/>
        </w:rPr>
      </w:pPr>
      <w:r>
        <w:rPr>
          <w:lang w:val="de-DE"/>
        </w:rPr>
        <w:t>Einige Menschen wohnen in einer Mühle. Das war früher die Mühle, wo man Mehl machte. In diesem Jahrhundert hat man die Mühle renoviert und neu eingerichtet. So hat jetzt sie wie ein gewöhnliches Haus, Räume für Schlaffen, Erholung, Essen, Spiele usw. Wenn man hoch auf der Treppe geht, findet man dort noch ein Zimmer. Leider hat die Mühle keinen Fahrstuhl, darum muss man viele Treppen steigen.</w:t>
      </w:r>
    </w:p>
    <w:p w:rsidR="006877A9" w:rsidRDefault="006877A9" w:rsidP="00220C07">
      <w:pPr>
        <w:pStyle w:val="NormalWeb"/>
        <w:shd w:val="clear" w:color="auto" w:fill="FFFFFF"/>
        <w:spacing w:before="0" w:beforeAutospacing="0" w:after="360" w:afterAutospacing="0" w:line="424" w:lineRule="atLeast"/>
        <w:jc w:val="both"/>
        <w:rPr>
          <w:lang w:val="de-DE"/>
        </w:rPr>
      </w:pPr>
      <w:r>
        <w:rPr>
          <w:lang w:val="de-DE"/>
        </w:rPr>
        <w:t>Da es in Europa viel Gewässer gibt, bevorzugen Menschen am Wasser zu leben. Einige sogar möchten auf dem Wasser wohnen. Es gibt neue Art der Unterkunft – das Hausboot. Es hat verschiedene Zimmer und alle Bequemlichkeiten des Hauses. Man kann damit auch reisen. Aber viele Menschen ziehen vor, am Ufern festgemacht zu werden.</w:t>
      </w:r>
    </w:p>
    <w:p w:rsidR="006877A9" w:rsidRDefault="006877A9" w:rsidP="00220C07">
      <w:pPr>
        <w:pStyle w:val="NormalWeb"/>
        <w:shd w:val="clear" w:color="auto" w:fill="FFFFFF"/>
        <w:spacing w:before="0" w:beforeAutospacing="0" w:after="360" w:afterAutospacing="0" w:line="424" w:lineRule="atLeast"/>
        <w:jc w:val="both"/>
        <w:rPr>
          <w:lang w:val="de-DE"/>
        </w:rPr>
      </w:pPr>
      <w:r>
        <w:rPr>
          <w:lang w:val="de-DE"/>
        </w:rPr>
        <w:t>Eine beliebte Unterkunft bleibt das Einfamilienhaus. In diesem Haus wohnt gewöhnlich eine Familie. Es hat von ein bis drei Stockwerke. Eine Variante des Einfamilienhauses ist der Bungalow. Er hat nur ein Stock und ein flaches Dach. Gewöhnlich befinden sich Einfamilienhäuser am Rande der Stadt oder in den Kleinstädten. Sehr oft haben sie Gärten neben dem Haus.</w:t>
      </w:r>
    </w:p>
    <w:p w:rsidR="006877A9" w:rsidRDefault="006877A9" w:rsidP="00220C07">
      <w:pPr>
        <w:pStyle w:val="NormalWeb"/>
        <w:shd w:val="clear" w:color="auto" w:fill="FFFFFF"/>
        <w:spacing w:before="0" w:beforeAutospacing="0" w:after="360" w:afterAutospacing="0" w:line="424" w:lineRule="atLeast"/>
        <w:jc w:val="both"/>
        <w:rPr>
          <w:lang w:val="de-DE"/>
        </w:rPr>
      </w:pPr>
      <w:r>
        <w:rPr>
          <w:lang w:val="de-DE"/>
        </w:rPr>
        <w:t>Noch eine populäre Form ist das Mehrfamilienhaus. Hier wohnen mehrere Familien in ihren eigenen Wohnungen. Diese Wohnungen kann man mieten oder kaufen. Das Mehrfamilienhaus hat einige Stockwerke und auch einen Lift, was sehr bequem für alte Leute und Familien mit Kindern ist.</w:t>
      </w:r>
    </w:p>
    <w:p w:rsidR="006877A9" w:rsidRDefault="006877A9" w:rsidP="00220C07">
      <w:pPr>
        <w:pStyle w:val="NormalWeb"/>
        <w:shd w:val="clear" w:color="auto" w:fill="FFFFFF"/>
        <w:spacing w:before="0" w:beforeAutospacing="0" w:after="360" w:afterAutospacing="0" w:line="424" w:lineRule="atLeast"/>
        <w:jc w:val="both"/>
        <w:rPr>
          <w:lang w:val="de-DE"/>
        </w:rPr>
      </w:pPr>
      <w:r>
        <w:rPr>
          <w:lang w:val="de-DE"/>
        </w:rPr>
        <w:t>Aber mit der Zeit können noch andere ungewöhnliche Möglichkeiten des Wohnens entstehen, für die die Menschen begeistert werden.</w:t>
      </w:r>
    </w:p>
    <w:p w:rsidR="006877A9" w:rsidRDefault="006877A9" w:rsidP="00220C07">
      <w:pPr>
        <w:pStyle w:val="NormalWeb"/>
        <w:shd w:val="clear" w:color="auto" w:fill="FFFFFF"/>
        <w:spacing w:before="343" w:beforeAutospacing="0" w:after="0" w:afterAutospacing="0" w:line="474" w:lineRule="atLeast"/>
        <w:jc w:val="both"/>
        <w:textAlignment w:val="baseline"/>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hd w:val="clear" w:color="auto" w:fill="FFFFFF"/>
        <w:spacing w:line="379" w:lineRule="atLeast"/>
        <w:jc w:val="both"/>
        <w:rPr>
          <w:lang w:val="de-DE"/>
        </w:rPr>
      </w:pPr>
    </w:p>
    <w:p w:rsidR="006877A9" w:rsidRDefault="006877A9" w:rsidP="00220C07">
      <w:pPr>
        <w:spacing w:after="150" w:line="300" w:lineRule="atLeast"/>
        <w:jc w:val="both"/>
        <w:rPr>
          <w:rFonts w:ascii="Times New Roman" w:hAnsi="Times New Roman"/>
          <w:sz w:val="24"/>
          <w:szCs w:val="24"/>
          <w:lang w:val="de-DE" w:eastAsia="ru-RU"/>
        </w:rPr>
      </w:pPr>
    </w:p>
    <w:p w:rsidR="006877A9" w:rsidRDefault="006877A9" w:rsidP="00220C07">
      <w:pPr>
        <w:spacing w:after="150" w:line="300" w:lineRule="atLeast"/>
        <w:jc w:val="center"/>
        <w:rPr>
          <w:rFonts w:ascii="Times New Roman" w:hAnsi="Times New Roman"/>
          <w:sz w:val="24"/>
          <w:szCs w:val="24"/>
          <w:lang w:val="de-DE" w:eastAsia="ru-RU"/>
        </w:rPr>
      </w:pPr>
      <w:r>
        <w:rPr>
          <w:rFonts w:ascii="Times New Roman" w:hAnsi="Times New Roman"/>
          <w:sz w:val="24"/>
          <w:szCs w:val="24"/>
          <w:lang w:val="de-DE" w:eastAsia="ru-RU"/>
        </w:rPr>
        <w:t>Traditionen und Feste und ihre Bedutung.</w:t>
      </w:r>
    </w:p>
    <w:p w:rsidR="006877A9" w:rsidRDefault="006877A9" w:rsidP="00220C07">
      <w:pPr>
        <w:pStyle w:val="NoSpacing"/>
        <w:jc w:val="both"/>
        <w:rPr>
          <w:rFonts w:ascii="Times New Roman" w:hAnsi="Times New Roman"/>
          <w:sz w:val="24"/>
          <w:szCs w:val="24"/>
          <w:lang w:val="de-DE" w:eastAsia="ru-RU"/>
        </w:rPr>
      </w:pP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Eine der wichtigsten Tradition der Kasachen ist die Gastfreundschaft. In der kasachischen Gesellschaft gibt es ein inoffizielles Gesetz, das schon im Altertum existierte: „Begrüße die Gäste als die Boten Gottes.“ Respekt für die Älteren ist ein weiteres positives Merkmal des kasachischen Volkes. Traditionell lernte ein Kind beim Umgang mit älteren Menschen dessen weise Lebenserfahrungen.</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Eine Tradition ist die Jagd zu Pferd mit einem abgerichteten Adler. Heute gibt es nur noch wenige Kasachsen, die diese Jagd praktizieren.  Die Kasachen leben in Jurten, das sind runde Zelte, die aus einem Holzgerüst und gewebten Teppichen bestehen.  Die Feste der Kasachen sind größtenteils Reiterfeste. Besonders bekannt ist das Navrus-Fest im Frühling.</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Die meisten Kasachen beschäftigen sich mit der Viehzucht, während ein kleiner Teil von ihnen die Landwirtschaft betreibt und sesshaft geworden ist. Ein Großteil der kasachischen Hirten führt ein Nomadenleben. Im Frühjahr, Sommer und Herbst wohnen sie in Jurten, die leicht einzurichten oder abzubauen und tragbar sind. Im Winter bauen sie auf die Winterweide - auch Wintertiefland genannt - Lehmhäuser mit einem glatten Dach.</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Eine </w:t>
      </w:r>
      <w:r>
        <w:rPr>
          <w:rFonts w:ascii="Times New Roman" w:hAnsi="Times New Roman"/>
          <w:b/>
          <w:bCs/>
          <w:i/>
          <w:iCs/>
          <w:sz w:val="24"/>
          <w:szCs w:val="24"/>
          <w:lang w:val="de-DE" w:eastAsia="ru-RU"/>
        </w:rPr>
        <w:t>kasachische Jurte</w:t>
      </w:r>
      <w:r>
        <w:rPr>
          <w:rFonts w:ascii="Times New Roman" w:hAnsi="Times New Roman"/>
          <w:sz w:val="24"/>
          <w:szCs w:val="24"/>
          <w:lang w:val="de-DE" w:eastAsia="ru-RU"/>
        </w:rPr>
        <w:t> wird nach bestimmten Regeln eingerichtet. Sie wird in zwei Teile geteilt: Ein Teil davon ist Speicher, der andere Wohnung. In der Regel geht der Jurteneingang nach Osten. Links und rechts neben der Tür sind die Schlafplätze. An der Stirnwand haben Truhen und Sättel ihren Platz, davor befinden sich die Sitzplätze für die Gäste. Unmittelbar neben der Tür ist rechts und links der Platz für Pferdegeschirr, Jagdzeug, Kleinvieh, Kochgeräte und Nahrungsmittel.</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Auf den Weiden ernähren sich die Hirten größtenteils von Vieh. Es gibt viele Milchprodukte. Im Alltag wird viel Hammelfleisch gegessen. Es ist Sitte bei den Kasachen, im Spätherbst Vieh zu schlachten, um es als Winterfleisch zu räuchern. Geräucherte Wurst aus Pferdefleisch ist eine lokale Spezialität, die sich lange Zeit lagern lässt. Im Frühling und Sommer ist das Vieh fetter und gibt mehr Milch. Daher geben die Hirten frisch gemolkene Milch in Pferdeledereimer und rühren sie ununterbrochen. Nach ihrer Gärung ist sie zu halbdurchsichtigem, etwas säuerlichem so genanntem Pferdemilchwein, den die Hirten im Sommer gern trinken. Die reicheren Hirten trinken auch oft </w:t>
      </w:r>
      <w:r>
        <w:rPr>
          <w:rFonts w:ascii="Times New Roman" w:hAnsi="Times New Roman"/>
          <w:b/>
          <w:bCs/>
          <w:i/>
          <w:iCs/>
          <w:sz w:val="24"/>
          <w:szCs w:val="24"/>
          <w:lang w:val="de-DE" w:eastAsia="ru-RU"/>
        </w:rPr>
        <w:t>Milchtee</w:t>
      </w:r>
      <w:r>
        <w:rPr>
          <w:rFonts w:ascii="Times New Roman" w:hAnsi="Times New Roman"/>
          <w:sz w:val="24"/>
          <w:szCs w:val="24"/>
          <w:lang w:val="de-DE" w:eastAsia="ru-RU"/>
        </w:rPr>
        <w:t>, der aus Tee, Salz, Butter und Kuh- oder Kamelmilch zubereitet wird. Außerdem gibt es viele verschiedene Nahrungsmittel aus Reis- oder Weizenmehl. Wegen der ungünstigen Anbaubedingungen essen die Hirten meistens sehr wenig Gemüse.</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b/>
          <w:bCs/>
          <w:i/>
          <w:iCs/>
          <w:sz w:val="24"/>
          <w:szCs w:val="24"/>
          <w:lang w:val="de-DE" w:eastAsia="ru-RU"/>
        </w:rPr>
        <w:t>Die Kleidung</w:t>
      </w:r>
      <w:r>
        <w:rPr>
          <w:rFonts w:ascii="Times New Roman" w:hAnsi="Times New Roman"/>
          <w:sz w:val="24"/>
          <w:szCs w:val="24"/>
          <w:lang w:val="de-DE" w:eastAsia="ru-RU"/>
        </w:rPr>
        <w:t> der Hirten der Kasachen wird meistens aus Tierfell und -haut hergestellt. Sie ist weitgeschnitten und langärmelig, was für das Reiten wichtig ist. Aber je nach Gegend und Stamm ist die Kleidung auch unterschiedlich. Im Winter tragen die Männer der Kasachen allgemein dem gediegenen Ziegenfell. Die Frauen der Kasachen tragen gern rote Kleider. Beim kalten Wetter ziehen sie noch einen in der Mitte geknöpften wattierten Mantel darüber. Die jungen Mädchen tragen gern bestickte Hosen und Silbermünzen oder Silberprodukte als Schmuck, die beim Gehen klingen. Die Hirten im Gebiet Altay tragen im Winter im allgemeinen eine aus drei Lammfell- oder Fuchsfellstücken hergestellte Mütze, deren Oberseite aus bunter Atlasseide besteht, während die Hirten im Gebiet Ili eine runde Ledermütze tragen. Früher trugen die Mädchen gern einen bunten Hut mit Eulenfedern. Die Frauen tragen auch noch einen bis zu den Füßen gehenden und mit roten und gelben Fäden bestickten Umhang. Die Kasachen, ob Mann oder Frau, tragen alle Lederstiefel. Im Winter tragen sie dazu noch ein Paar Filzsocken.</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Die Kasachen sind offen, aufrichtig und gastfreundlich. Wer zu Besuch oder mit einer Bitte kommt, ob Bekannter oder Fremder, wird freundlich aufgenommen. Dabei werden die Gäste mit den besten Speisen des Haushaltes bewirtet. Für Ehrengäste wird ein Schaf mit gelbem Kopfhaar und weißem Rumpfhaar zum Essen geschlachtet. Bei Tisch wird dem Gast zuerst ein Tablett mit dem Schafkopf gewidmet. Dabei muss der Gast den Schafkopf von dem Tablett nehmen, ein Stück Fleisch von der rechten Backe des Schafkopfes abschneiden und es aufs Tablett legen, damit zeigt er, dass er die Freundschaft angenommen hat. Dann muss er ein Schafohr abschneiden und es dem jüngsten Anwesenden überreichen. Schließlich muss er den Schafkopf dem Gastgeber wieder zurückgeben. Wer nicht so handelt, gilt als unhöflich.</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    </w:t>
      </w:r>
      <w:r>
        <w:rPr>
          <w:noProof/>
          <w:lang w:eastAsia="ru-RU"/>
        </w:rPr>
      </w:r>
      <w:r>
        <w:rPr>
          <w:rFonts w:ascii="Times New Roman" w:hAnsi="Times New Roman"/>
          <w:noProof/>
          <w:sz w:val="24"/>
          <w:szCs w:val="24"/>
          <w:lang w:eastAsia="ru-RU"/>
        </w:rPr>
        <w:pict>
          <v:rect id="AutoShape 16" o:spid="_x0000_s1026" alt="Описание: http://registontravel.com/sites/default/files/editor/091204shishang1xq1_1.jpg" style="width:83.2pt;height:116.8pt;visibility:visible;mso-position-horizontal-relative:char;mso-position-vertical-relative:line" filled="f" stroked="f">
            <o:lock v:ext="edit" aspectratio="t"/>
            <w10:anchorlock/>
          </v:rect>
        </w:pict>
      </w:r>
      <w:r>
        <w:rPr>
          <w:rFonts w:ascii="Times New Roman" w:hAnsi="Times New Roman"/>
          <w:sz w:val="24"/>
          <w:szCs w:val="24"/>
          <w:lang w:val="de-DE" w:eastAsia="ru-RU"/>
        </w:rPr>
        <w:t> </w:t>
      </w:r>
      <w:r>
        <w:rPr>
          <w:noProof/>
          <w:lang w:eastAsia="ru-RU"/>
        </w:rPr>
      </w:r>
      <w:r>
        <w:rPr>
          <w:rFonts w:ascii="Times New Roman" w:hAnsi="Times New Roman"/>
          <w:noProof/>
          <w:sz w:val="24"/>
          <w:szCs w:val="24"/>
          <w:lang w:eastAsia="ru-RU"/>
        </w:rPr>
        <w:pict>
          <v:rect id="AutoShape 17" o:spid="_x0000_s1027" alt="Описание: http://registontravel.com/sites/default/files/editor/1331455971_news.gazeta.kz_0.jpg" style="width:166.4pt;height:116.8pt;visibility:visible;mso-position-horizontal-relative:char;mso-position-vertical-relative:line" filled="f" stroked="f">
            <o:lock v:ext="edit" aspectratio="t"/>
            <w10:anchorlock/>
          </v:rect>
        </w:pic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b/>
          <w:bCs/>
          <w:sz w:val="24"/>
          <w:szCs w:val="24"/>
          <w:lang w:val="de-DE" w:eastAsia="ru-RU"/>
        </w:rPr>
        <w:t>Zuwachs in der Steppe</w:t>
      </w:r>
      <w:r>
        <w:rPr>
          <w:rFonts w:ascii="Times New Roman" w:hAnsi="Times New Roman"/>
          <w:sz w:val="24"/>
          <w:szCs w:val="24"/>
          <w:lang w:val="de-DE" w:eastAsia="ru-RU"/>
        </w:rPr>
        <w:t> In der Vergangenheit gebaren die kasachischen Frauen dort, wo sie gerade ihr Lager aufgeschlagen hatten. Die ist auch ein Grund, dass früher Kasachen aus der nomadischen Bevölkerung ihr genaues Geburtsdatum teilweise nicht kannten. Bis die Geburt eines Kindes bei der Regierungsstelle angezeigt wurde, vergingen unter Umständen einige Wochen. In diesen Tagen kommen, wie in den meisten Ländern auch, die Kinder in Spitälern oder Geburtskliniken zu Welt, obwohl es, vor allem am Lande immer wieder vorkommen kann, das die Kinder zu Hause auf die Welt kommen. Neugeborene wurden nicht gewaschen sondern sofort auf den Bauch der Mutter gelegt. Mit dem Stillen wurde vom 1. Tag begonnen, und sehr oft wurden die Kinder bis zum dritten Lebensjahr von der Mutter gestillt. Heutzutage sind viele nomadische Traditionen aufgrund des großstädtischen Lebens, in Vergessenheit geraten. Einige davon waren folgende: Nach der Geburt des Kindes geben die Großeltern väterlicherseits oder die ranghöchsten Familienmitglieder ihm einen Namen. Sie lehnten sich an das Ohr des Kindes und nannten ihm drei Mal seinen Namen. Wenn das Kind ein paar Tage alt ist, wird es in die Wiege gelegt, welche traditioneller weise eine vertraute Verwandte der Mutter stiftet. Auch hat diese Verwandte die Ehre das Kind das erste Mal in die Wiege zu betten. Bei den Kasachen, sowie vielen anderen Nationen, hat sich bis heute die Vorstellung erhalten, dass das Kind in den ersten 40 Tagen seines Lebens dem größte Risiko ausgesetzt ist, was dazu führt, dass das Kind innerhalb dieser Zeit nur den engsten Familienmitgliedern gezeigt wird. Dem alten Glauben nach ist es notwendig das Kind vor bösen Geistern zu schützen. Daher brennt innerhalb der ersten 40 Tage eine Lampe (Shyra) während der Nacht in der Nähe der Wiege. Bei der Feier zum 40. Tag spielt die wichtigste Rolle die Patin. Sie war der Ehrengast. Paten haben energisch, gut erzogen und ehrlich zu sein, da nach den bestehenden Überzeugungen der Kasachen, alle Qualitäten der Paten auf das Kind über geht. An diesem Tag wird das Kind in Salzwasser mit Silbermünzen und Ringen gebadet. Die älteste Frau gießt dem Kind 40 Teelöffel Wasser über den Kopf, um dem Kind eine starke Gesundheit auf seinem weiteren Lebensweg mit zu geben. Auch wird dem Kind das 1. Mal die Nägel und die Haare geschnitten. Wenn die Geburt eines Kindes mit der Geburt eines Fohlens oder Kamels zusammenfiel, wurde das Tier dem Neugeborenen</w:t>
      </w:r>
      <w:r>
        <w:rPr>
          <w:rFonts w:ascii="Times New Roman" w:hAnsi="Times New Roman"/>
          <w:sz w:val="24"/>
          <w:szCs w:val="24"/>
          <w:lang w:val="de-DE" w:eastAsia="ru-RU"/>
        </w:rPr>
        <w:br/>
        <w:t>als Geschenk übergeben. Es wurde fortan mit der selbigen Sorgfalt wie die für das Kind betreut. Es wurde angenommen, dass das Kind durch das Spielen mit den Tieren, deren Pflege sowie deren Wichtigkeit für die Kasachen, schon in den frühen Jahren lernt. Kasachen sind fürsorgliche und liebevolle Eltern und kasachische Kinder sind stark, robust und wendig. Nur in den seltensten Fällen wurden kasachische Kinder oder Jugendliche von ihren Eltern bestraft. Die Kinderbetreuung in den ersten Jahren obliegt alleinig der Mutter. Sie nährt</w:t>
      </w:r>
      <w:r>
        <w:rPr>
          <w:rFonts w:ascii="Times New Roman" w:hAnsi="Times New Roman"/>
          <w:sz w:val="24"/>
          <w:szCs w:val="24"/>
          <w:lang w:val="de-DE" w:eastAsia="ru-RU"/>
        </w:rPr>
        <w:br/>
        <w:t>es, pflegt es, und sorgt auch für die entsprechende Kleidung, welche sehr oft selbst hergestellt und genäht wurde. Großer Bedeutung in der Erziehung des Kindes haben vor allem auch die väterlichen Großeltern. Bei einem Nomadenvolk hing das Leben der Bevölkerung im Wesentlichen von den Tieren ab, und sehr wichtig war die Fähigkeit, für sie auch dem entsprechend zu sorgen. Es war daher von äußerster Wichtigkeit von Kindesbeinen</w:t>
      </w:r>
      <w:r>
        <w:rPr>
          <w:rFonts w:ascii="Times New Roman" w:hAnsi="Times New Roman"/>
          <w:sz w:val="24"/>
          <w:szCs w:val="24"/>
          <w:lang w:val="de-DE" w:eastAsia="ru-RU"/>
        </w:rPr>
        <w:br/>
        <w:t>an reiten zu lernen. Die Fähigkeit, sich im Sattel zu halten, war eines der Hauptziele des Überlebens in der Wildnis. In den Jahrhunderten haben die Kasachen viele Bräuche und Spiele, die mit dem Pferd verbunden sind, entwickelt. Einer davon ist „Ashamaygamingizu“ was so viel wie die „Erstbesteigung des Sattels“ bedeutet. Wie immer wurden solche Ereignisse mit einem Fest für die ganze Sippschaft begangen. Ashamay ist ein spezieller konstruierter Kindersitz, der das herabfallen des Kindes verhindern soll.</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b/>
          <w:bCs/>
          <w:sz w:val="24"/>
          <w:szCs w:val="24"/>
          <w:lang w:val="de-DE" w:eastAsia="ru-RU"/>
        </w:rPr>
        <w:t>Die Nomaden</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Die Jurte, das „mobile“ Heim der Nomaden, diente als Behausung für die Kasachen. Sie konnte erstaunlich leicht und rasch zusammengebaut und zerlegt werden. Auch der Transport während die Völker in den Steppen auf der Suche nach besseren Weiden waren, könnte mittels der Haustiere, wie Kamelen und Pferden, sehr unkompliziert durchgeführt werden. Die kasachische Jurte besteht im Großen und Ganzen aus einem Holzrahmen und einem dicken Filzüberzug. Nach der Geburt der Kinder konnte der Wohnbereich, durch entsprechende Erweiterung, vergrößert werden. Für die Nomaden bedeute die Jurte eine Miniatur des Universums. Die Holzkuppel (Shanyrak) symbolisiert das sphärische Gewölbe des Himmels, ohne Anfang und Ende, sowie eine Bindung der Generationen. Die, zur Verspannung des Holzrahmens benutzten Bänder und die daran befindlichen Quasten, symbolisiert die Milchstraße mit ihren Sternen. Die inneren Wände als auch der Boden der Jurte sind mit gemusterten Filzteppichen geschmückt und symbolisiert die saftigen Weiden Kasachen waren Nomaden. Dieser Lebensstil hat ihre Traditionen bezüglich des Kochens, der Kleidung und des gesamten Lebens betroffen.</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    </w:t>
      </w:r>
    </w:p>
    <w:p w:rsidR="006877A9" w:rsidRDefault="006877A9" w:rsidP="00220C07">
      <w:pPr>
        <w:pStyle w:val="NoSpacing"/>
        <w:jc w:val="both"/>
        <w:rPr>
          <w:rFonts w:ascii="Times New Roman" w:hAnsi="Times New Roman"/>
          <w:b/>
          <w:bCs/>
          <w:sz w:val="24"/>
          <w:szCs w:val="24"/>
          <w:lang w:val="de-DE" w:eastAsia="ru-RU"/>
        </w:rPr>
      </w:pPr>
      <w:r>
        <w:rPr>
          <w:rFonts w:ascii="Times New Roman" w:hAnsi="Times New Roman"/>
          <w:b/>
          <w:bCs/>
          <w:sz w:val="24"/>
          <w:szCs w:val="24"/>
          <w:lang w:val="de-DE" w:eastAsia="ru-RU"/>
        </w:rPr>
        <w:t>Asan</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Als Asan wird der traditionelle </w:t>
      </w:r>
      <w:r>
        <w:rPr>
          <w:rFonts w:ascii="Times New Roman" w:hAnsi="Times New Roman"/>
          <w:b/>
          <w:bCs/>
          <w:sz w:val="24"/>
          <w:szCs w:val="24"/>
          <w:lang w:val="de-DE" w:eastAsia="ru-RU"/>
        </w:rPr>
        <w:t>Ruf zum Religionsgebet </w:t>
      </w:r>
      <w:r>
        <w:rPr>
          <w:rFonts w:ascii="Times New Roman" w:hAnsi="Times New Roman"/>
          <w:sz w:val="24"/>
          <w:szCs w:val="24"/>
          <w:lang w:val="de-DE" w:eastAsia="ru-RU"/>
        </w:rPr>
        <w:t>des Islams in Kasachstan bezeichnet. Der Asan wird in Kasachstan vom einem Gebetssänger, dem Muedsin vorgelesen. Während der Muedsin predigt und Gebete singend vorträgt, müssen seine Hände beide Ohrläppchen berühren. Zudem betet der Muedsin immer in Richtung der Kaaba in Mekka.</w:t>
      </w:r>
    </w:p>
    <w:p w:rsidR="006877A9" w:rsidRDefault="006877A9" w:rsidP="00220C07">
      <w:pPr>
        <w:pStyle w:val="NoSpacing"/>
        <w:jc w:val="both"/>
        <w:rPr>
          <w:rFonts w:ascii="Times New Roman" w:hAnsi="Times New Roman"/>
          <w:b/>
          <w:bCs/>
          <w:sz w:val="24"/>
          <w:szCs w:val="24"/>
          <w:lang w:val="de-DE" w:eastAsia="ru-RU"/>
        </w:rPr>
      </w:pPr>
      <w:r>
        <w:rPr>
          <w:rFonts w:ascii="Times New Roman" w:hAnsi="Times New Roman"/>
          <w:b/>
          <w:bCs/>
          <w:sz w:val="24"/>
          <w:szCs w:val="24"/>
          <w:lang w:val="de-DE" w:eastAsia="ru-RU"/>
        </w:rPr>
        <w:t>Dombra</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Die Dombra ist ein weit verbreitetes Volksmusikinstrument in Zetralasien und in der </w:t>
      </w:r>
      <w:r>
        <w:rPr>
          <w:rFonts w:ascii="Times New Roman" w:hAnsi="Times New Roman"/>
          <w:b/>
          <w:bCs/>
          <w:sz w:val="24"/>
          <w:szCs w:val="24"/>
          <w:lang w:val="de-DE" w:eastAsia="ru-RU"/>
        </w:rPr>
        <w:t>Kultur von Kasachstan</w:t>
      </w:r>
      <w:r>
        <w:rPr>
          <w:rFonts w:ascii="Times New Roman" w:hAnsi="Times New Roman"/>
          <w:sz w:val="24"/>
          <w:szCs w:val="24"/>
          <w:lang w:val="de-DE" w:eastAsia="ru-RU"/>
        </w:rPr>
        <w:t> unabdingbar. Die Dombra besteht aus Holz und hat eine ovale Korpusform mit einem langen Hals, an dem zwei Saiten befestigt sind. In Kasachstan ist dieses </w:t>
      </w:r>
      <w:r>
        <w:rPr>
          <w:rFonts w:ascii="Times New Roman" w:hAnsi="Times New Roman"/>
          <w:b/>
          <w:bCs/>
          <w:sz w:val="24"/>
          <w:szCs w:val="24"/>
          <w:lang w:val="de-DE" w:eastAsia="ru-RU"/>
        </w:rPr>
        <w:t>Volksinstrument </w:t>
      </w:r>
      <w:r>
        <w:rPr>
          <w:rFonts w:ascii="Times New Roman" w:hAnsi="Times New Roman"/>
          <w:sz w:val="24"/>
          <w:szCs w:val="24"/>
          <w:lang w:val="de-DE" w:eastAsia="ru-RU"/>
        </w:rPr>
        <w:t>aufgrund seines eigentümlichen Klanges besonders beliebt. Kasachen spielen darauf traditionelle Kjuy und Volkslieder. Das Instrument erlangte seine Popularität vor allem durch den kasachischen Dichter Abay Qunanbayuli, der oft mit einer Dombra unter dem Arm gezeigt wurde. Heuteist die Dombraein </w:t>
      </w:r>
      <w:r>
        <w:rPr>
          <w:rFonts w:ascii="Times New Roman" w:hAnsi="Times New Roman"/>
          <w:b/>
          <w:bCs/>
          <w:sz w:val="24"/>
          <w:szCs w:val="24"/>
          <w:lang w:val="de-DE" w:eastAsia="ru-RU"/>
        </w:rPr>
        <w:t>nationalesStaatssymbol </w:t>
      </w:r>
      <w:r>
        <w:rPr>
          <w:rFonts w:ascii="Times New Roman" w:hAnsi="Times New Roman"/>
          <w:sz w:val="24"/>
          <w:szCs w:val="24"/>
          <w:lang w:val="de-DE" w:eastAsia="ru-RU"/>
        </w:rPr>
        <w:t>der Kasachen.</w:t>
      </w:r>
    </w:p>
    <w:p w:rsidR="006877A9" w:rsidRDefault="006877A9" w:rsidP="00220C07">
      <w:pPr>
        <w:pStyle w:val="NoSpacing"/>
        <w:jc w:val="both"/>
        <w:rPr>
          <w:rFonts w:ascii="Times New Roman" w:hAnsi="Times New Roman"/>
          <w:b/>
          <w:bCs/>
          <w:sz w:val="24"/>
          <w:szCs w:val="24"/>
          <w:lang w:val="de-DE" w:eastAsia="ru-RU"/>
        </w:rPr>
      </w:pPr>
      <w:r>
        <w:rPr>
          <w:rFonts w:ascii="Times New Roman" w:hAnsi="Times New Roman"/>
          <w:b/>
          <w:bCs/>
          <w:sz w:val="24"/>
          <w:szCs w:val="24"/>
          <w:lang w:val="de-DE" w:eastAsia="ru-RU"/>
        </w:rPr>
        <w:t>Kobys</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Kobys ist ein zweisaitiges Bogeninstrument mit offenem Korpus. Es wird aus einem </w:t>
      </w:r>
      <w:r>
        <w:rPr>
          <w:rFonts w:ascii="Times New Roman" w:hAnsi="Times New Roman"/>
          <w:b/>
          <w:bCs/>
          <w:sz w:val="24"/>
          <w:szCs w:val="24"/>
          <w:lang w:val="de-DE" w:eastAsia="ru-RU"/>
        </w:rPr>
        <w:t>einzigen Holzstück</w:t>
      </w:r>
      <w:r>
        <w:rPr>
          <w:rFonts w:ascii="Times New Roman" w:hAnsi="Times New Roman"/>
          <w:sz w:val="24"/>
          <w:szCs w:val="24"/>
          <w:lang w:val="de-DE" w:eastAsia="ru-RU"/>
        </w:rPr>
        <w:t>ausgehüllt und die Saiten bestehen aus </w:t>
      </w:r>
      <w:r>
        <w:rPr>
          <w:rFonts w:ascii="Times New Roman" w:hAnsi="Times New Roman"/>
          <w:b/>
          <w:bCs/>
          <w:sz w:val="24"/>
          <w:szCs w:val="24"/>
          <w:lang w:val="de-DE" w:eastAsia="ru-RU"/>
        </w:rPr>
        <w:t>echtem Pferdehaar. </w:t>
      </w:r>
      <w:r>
        <w:rPr>
          <w:rFonts w:ascii="Times New Roman" w:hAnsi="Times New Roman"/>
          <w:sz w:val="24"/>
          <w:szCs w:val="24"/>
          <w:lang w:val="de-DE" w:eastAsia="ru-RU"/>
        </w:rPr>
        <w:t>Kobys-Musiker verwenden zum Teil traditionelle Melodien vom Cello und der Geige. Einer kasachischen Sage nach, wagte es niemand, dem Weltherrscher Tschingischan, die schreckliche Neuigkeit vom Tod seines Sohnes Dshutschi zu überbringen. Nach einer Sitte wurde jeder Mensch von Tschingischan getötet, der ihm eine schlechte Nachricht überbrachte. Verzweifelnd wandten sich die Leute an den berühmten Sänger Akyn. Er kam darauf hin zum Chan mit seiner traditionellen Kobys und spielte die Saiten des Instrumentes so durchdringend und traurig, dass der harte Krieger zu tränen gerührt war und somit vom Tod seines Erben erfuhr.</w:t>
      </w:r>
    </w:p>
    <w:p w:rsidR="006877A9" w:rsidRDefault="006877A9" w:rsidP="00220C07">
      <w:pPr>
        <w:pStyle w:val="NoSpacing"/>
        <w:jc w:val="both"/>
        <w:rPr>
          <w:rFonts w:ascii="Times New Roman" w:hAnsi="Times New Roman"/>
          <w:b/>
          <w:bCs/>
          <w:sz w:val="24"/>
          <w:szCs w:val="24"/>
          <w:lang w:val="de-DE" w:eastAsia="ru-RU"/>
        </w:rPr>
      </w:pPr>
      <w:r>
        <w:rPr>
          <w:rFonts w:ascii="Times New Roman" w:hAnsi="Times New Roman"/>
          <w:b/>
          <w:bCs/>
          <w:sz w:val="24"/>
          <w:szCs w:val="24"/>
          <w:lang w:val="de-DE" w:eastAsia="ru-RU"/>
        </w:rPr>
        <w:t>Saukele</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Saukele ist eine traditionelle Damen-Kopfbedeckung und wird von einer Braut zu ihrem Hochzeitstag und im ersten Jahr der Ehe getragen. Jede Verzierung und jedes Muster auf der Saukele hat seine eigene Bedeutung. Ein kurzer Blick auf die Saukele der Braut ist für einen Kasachen genug, um zu sagen, welche Bedeutung jedes Symbol der Kopfbedeckung hat. Saukele ist wie die Takiya mit Stickereien, Edelsteinen und Perlen reicht bestückt und besteht meist aus Pelz.</w:t>
      </w:r>
      <w:r>
        <w:rPr>
          <w:rFonts w:ascii="Times New Roman" w:hAnsi="Times New Roman"/>
          <w:sz w:val="24"/>
          <w:szCs w:val="24"/>
          <w:lang w:val="de-DE" w:eastAsia="ru-RU"/>
        </w:rPr>
        <w:br/>
        <w:t>  </w:t>
      </w:r>
    </w:p>
    <w:p w:rsidR="006877A9" w:rsidRDefault="006877A9" w:rsidP="00220C07">
      <w:pPr>
        <w:pStyle w:val="NoSpacing"/>
        <w:jc w:val="both"/>
        <w:rPr>
          <w:rFonts w:ascii="Times New Roman" w:hAnsi="Times New Roman"/>
          <w:b/>
          <w:bCs/>
          <w:sz w:val="24"/>
          <w:szCs w:val="24"/>
          <w:lang w:val="de-DE" w:eastAsia="ru-RU"/>
        </w:rPr>
      </w:pPr>
      <w:r>
        <w:rPr>
          <w:rFonts w:ascii="Times New Roman" w:hAnsi="Times New Roman"/>
          <w:b/>
          <w:bCs/>
          <w:sz w:val="24"/>
          <w:szCs w:val="24"/>
          <w:lang w:val="de-DE" w:eastAsia="ru-RU"/>
        </w:rPr>
        <w:t>Shetygen</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Shetygen ist ein mehrsaitiges kasachisches Nationalinstrument, welches die Form eines Holzkastens hat. Die Melodie ähnelt einer Harfe. In Kasachstan wird eine mystische Legende über die Herkunft der Shetygen erzählt. Ein Vater spannte in einer Hungerszeit nach jedem Tod, einer seiner sieben Söhne eine Saite auf ein ausgehöhltes Holzstück und spielte eine traurige Melodie, die den Namen "die sieben Kjuy von Shetygen" trägt.</w:t>
      </w:r>
    </w:p>
    <w:p w:rsidR="006877A9" w:rsidRDefault="006877A9" w:rsidP="00220C07">
      <w:pPr>
        <w:pStyle w:val="NormalWeb"/>
        <w:spacing w:before="0" w:beforeAutospacing="0" w:after="240" w:afterAutospacing="0" w:line="408" w:lineRule="atLeast"/>
        <w:textAlignment w:val="baseline"/>
        <w:rPr>
          <w:lang w:val="de-DE"/>
        </w:rPr>
      </w:pPr>
    </w:p>
    <w:p w:rsidR="006877A9" w:rsidRDefault="006877A9" w:rsidP="00220C07">
      <w:pPr>
        <w:pStyle w:val="NormalWeb"/>
        <w:spacing w:before="0" w:beforeAutospacing="0" w:after="240" w:afterAutospacing="0" w:line="408" w:lineRule="atLeast"/>
        <w:textAlignment w:val="baseline"/>
        <w:rPr>
          <w:lang w:val="de-DE"/>
        </w:rPr>
      </w:pPr>
    </w:p>
    <w:p w:rsidR="006877A9" w:rsidRDefault="006877A9" w:rsidP="00220C07">
      <w:pPr>
        <w:pStyle w:val="NormalWeb"/>
        <w:spacing w:before="0" w:beforeAutospacing="0" w:after="240" w:afterAutospacing="0" w:line="408" w:lineRule="atLeast"/>
        <w:textAlignment w:val="baseline"/>
        <w:rPr>
          <w:lang w:val="de-DE"/>
        </w:rPr>
      </w:pPr>
    </w:p>
    <w:p w:rsidR="006877A9" w:rsidRDefault="006877A9" w:rsidP="00220C07">
      <w:pPr>
        <w:pStyle w:val="NormalWeb"/>
        <w:spacing w:before="0" w:beforeAutospacing="0" w:after="240" w:afterAutospacing="0" w:line="408" w:lineRule="atLeast"/>
        <w:textAlignment w:val="baseline"/>
        <w:rPr>
          <w:lang w:val="de-DE"/>
        </w:rPr>
      </w:pPr>
    </w:p>
    <w:p w:rsidR="006877A9" w:rsidRDefault="006877A9" w:rsidP="00220C07">
      <w:pPr>
        <w:pStyle w:val="NormalWeb"/>
        <w:spacing w:before="0" w:beforeAutospacing="0" w:after="240" w:afterAutospacing="0" w:line="408" w:lineRule="atLeast"/>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p>
    <w:p w:rsidR="006877A9" w:rsidRDefault="006877A9" w:rsidP="00220C07">
      <w:pPr>
        <w:pStyle w:val="NormalWeb"/>
        <w:spacing w:before="0" w:beforeAutospacing="0" w:after="240" w:afterAutospacing="0" w:line="408" w:lineRule="atLeast"/>
        <w:jc w:val="center"/>
        <w:textAlignment w:val="baseline"/>
        <w:rPr>
          <w:lang w:val="de-DE"/>
        </w:rPr>
      </w:pPr>
      <w:r>
        <w:rPr>
          <w:lang w:val="de-DE"/>
        </w:rPr>
        <w:t>Nationale Feste und ihre Bedeutung</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Traditionelle Feste (Meyram, einem Ass) und Spiele sind den bedeutenden Ereignissen gewidmet und hatten einen sozialen Charakter. Der größte Feiertag, nach Ansicht der Forscher als eine Folge mit Pferderennen. Es ist bekannt, dass die Folge (AU), angeordnet zu Ehren der ältesten Art, sammelte eine Menge Leute, es war bis zu 15 Tausend Menschen, unabhängig vom sozialen Status. Sprechen Sie über die ihnen in der Wüste ein paar Jahren, komponierte Lieder.</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Unter den Familien- und Stammesfeiern nicht weniger bedeutend war die Hochzeit. Triumph beginnt mit einer allgemeinen Erfrischungen. Sie können die Hochzeitslieder hören und aitys bekannt akyns finden und an Spielen und Comic-Unterhaltung. Während der Hochzeitsspielzeug nur Unterhaltungsprogramm beinhaltet eine Menge von Spielen, die vor allem diente als ein Unterhaltungs springt (Bayga) mit Preisen, oft sehr signifikant.</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Das gleiche Bohrung feierlichen Charakter und Veranstaltung mit der Geburt eines Sohnes, die damit verbundenen oft außerhalb der Familie Freude erstreckt. Sie wurden Feierlichkeiten gewidmet die Geburt eines Babys (shildekana) triumphieren engagiert über die Platzierung Kind in einer Wiege (besyk eins), feier, feiern am vierzigsten Tag Geburt (kyrkynanshygaru), der Triumph der muslimischen Beschneidung von Jungen im Alter von drei bis zehn Jahren (Sundet eins) zwischen. Jeder der Ferien hatte seine Vorgeschichte. Zum Beispiel halten shildekana mit dem Aberglauben, nach denen in den ersten drei Nächte Geister stehlen verbunden" Neugeborenen, ihn ein Freak zu ersetzen. Revelry Jugend erschrecken sie weg." Eine der größten Feiertage der Völker Zentralasiens und Kasachstan wird als Nowruz (Neujahr) betrachtet, auf dem frühlingshaften gefeiert Tagundnachtgleiche am 22. März. Der Ursprung und die Rituale der Nowruz, einschließlich Spuren von Ehrfurcht Natur, zurück zu der zoroastrischen Neujahr, zu löschen und zu vernichten, dass der Islam und konnte nicht für Jahrhunderte. Der Legende nach wurde dieser Tag Menschen loswerden Winter Nöte, froh, für wohlhabende Erhaltung des Reichtums - Rinder. K Nauryz jede Familie wurden eine rituelle Mahlzeit (nauryzdyk) bestehend Vorbereitung der sieben traditionellen Produkten. Nachdem sie versucht hatten die Kasachen hofften, sie in Essen während des ganzen Jahres. Wir feiern Nowruz dauerte drei Tage, und alles aulchane gratulierten einander, wollen Glück und Wohlstand. In der Regel Nowruzaitys begann zwischen dem Mädchen und Jugendlichen hat den symbolischen Kampf verkörpert Winter und Frühling, und endete mit Folk-Spiele, Gewinnspiele, bei denen die aktive teilnahmen, Erwachsene und Jugendliche, Kinder und Frauen.</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Mit der Feier Frühling für jeden Feiertag verbunden sind, besonders beliebt in einem Nomadenleben der Menschen - Tag oder Migrationen Art eines Dorfes mit Überwinterung auf Sommerweide im Frühjahr und Spätherbst, wenn sie an den vergangenen Winter zurück Parkplatz zurück. Dieser Prozess wird durch das schönste Mädchen, führte die präsentiert das Banner. Es wurde von and...</w:t>
      </w:r>
    </w:p>
    <w:p w:rsidR="006877A9" w:rsidRDefault="006877A9" w:rsidP="00220C07">
      <w:pPr>
        <w:rPr>
          <w:lang w:val="de-DE"/>
        </w:rPr>
      </w:pPr>
    </w:p>
    <w:p w:rsidR="006877A9" w:rsidRDefault="006877A9" w:rsidP="00220C07">
      <w:pPr>
        <w:rPr>
          <w:rFonts w:ascii="Times New Roman" w:hAnsi="Times New Roman"/>
          <w:sz w:val="24"/>
          <w:szCs w:val="24"/>
          <w:lang w:val="de-DE"/>
        </w:rPr>
      </w:pPr>
      <w:hyperlink r:id="rId13" w:history="1">
        <w:r>
          <w:rPr>
            <w:rStyle w:val="Hyperlink"/>
            <w:sz w:val="24"/>
            <w:szCs w:val="24"/>
            <w:lang w:val="de-DE"/>
          </w:rPr>
          <w:t>https://www.goethe.de/de/spr/unt/kum/kal.html</w:t>
        </w:r>
      </w:hyperlink>
    </w:p>
    <w:p w:rsidR="006877A9" w:rsidRDefault="006877A9" w:rsidP="00220C07">
      <w:pPr>
        <w:rPr>
          <w:rFonts w:ascii="Times New Roman" w:hAnsi="Times New Roman"/>
          <w:sz w:val="24"/>
          <w:szCs w:val="24"/>
          <w:lang w:val="de-DE"/>
        </w:rPr>
      </w:pPr>
      <w:hyperlink r:id="rId14" w:history="1">
        <w:r>
          <w:rPr>
            <w:rStyle w:val="Hyperlink"/>
            <w:sz w:val="24"/>
            <w:szCs w:val="24"/>
            <w:lang w:val="de-DE"/>
          </w:rPr>
          <w:t>http://deutschlandfeste.canalblog.com/</w:t>
        </w:r>
      </w:hyperlink>
    </w:p>
    <w:p w:rsidR="006877A9" w:rsidRDefault="006877A9" w:rsidP="00220C07">
      <w:pPr>
        <w:rPr>
          <w:rFonts w:ascii="Times New Roman" w:hAnsi="Times New Roman"/>
          <w:sz w:val="24"/>
          <w:szCs w:val="24"/>
          <w:lang w:val="de-DE"/>
        </w:rPr>
      </w:pPr>
    </w:p>
    <w:p w:rsidR="006877A9" w:rsidRDefault="006877A9" w:rsidP="00220C07">
      <w:pPr>
        <w:rPr>
          <w:rFonts w:ascii="Times New Roman" w:hAnsi="Times New Roman"/>
          <w:sz w:val="24"/>
          <w:szCs w:val="24"/>
          <w:lang w:val="de-DE"/>
        </w:rPr>
      </w:pPr>
    </w:p>
    <w:p w:rsidR="006877A9" w:rsidRDefault="006877A9" w:rsidP="00220C07">
      <w:pPr>
        <w:rPr>
          <w:rFonts w:ascii="Times New Roman" w:hAnsi="Times New Roman"/>
          <w:sz w:val="24"/>
          <w:szCs w:val="24"/>
          <w:lang w:val="de-DE"/>
        </w:rPr>
      </w:pPr>
    </w:p>
    <w:p w:rsidR="006877A9" w:rsidRDefault="006877A9" w:rsidP="00220C07">
      <w:pPr>
        <w:rPr>
          <w:rFonts w:ascii="Times New Roman" w:hAnsi="Times New Roman"/>
          <w:sz w:val="24"/>
          <w:szCs w:val="24"/>
          <w:lang w:val="de-DE"/>
        </w:rPr>
      </w:pPr>
    </w:p>
    <w:p w:rsidR="006877A9" w:rsidRDefault="006877A9" w:rsidP="00220C07">
      <w:pP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r>
        <w:rPr>
          <w:rFonts w:ascii="Times New Roman" w:hAnsi="Times New Roman"/>
          <w:sz w:val="24"/>
          <w:szCs w:val="24"/>
          <w:lang w:val="de-DE"/>
        </w:rPr>
        <w:t>Rolle des Festefeierns</w:t>
      </w:r>
    </w:p>
    <w:p w:rsidR="006877A9" w:rsidRDefault="006877A9" w:rsidP="00220C07">
      <w:pPr>
        <w:rPr>
          <w:rFonts w:ascii="Times New Roman" w:hAnsi="Times New Roman"/>
          <w:vanish/>
          <w:sz w:val="24"/>
          <w:szCs w:val="24"/>
        </w:rPr>
      </w:pPr>
    </w:p>
    <w:tbl>
      <w:tblPr>
        <w:tblW w:w="0" w:type="auto"/>
        <w:tblLook w:val="00A0"/>
      </w:tblPr>
      <w:tblGrid>
        <w:gridCol w:w="9385"/>
      </w:tblGrid>
      <w:tr w:rsidR="006877A9" w:rsidTr="00220C07">
        <w:tc>
          <w:tcPr>
            <w:tcW w:w="0" w:type="auto"/>
            <w:shd w:val="clear" w:color="auto" w:fill="FFFFFF"/>
            <w:tcMar>
              <w:top w:w="15" w:type="dxa"/>
              <w:left w:w="15" w:type="dxa"/>
              <w:bottom w:w="15" w:type="dxa"/>
              <w:right w:w="15" w:type="dxa"/>
            </w:tcMar>
          </w:tcPr>
          <w:p w:rsidR="006877A9" w:rsidRDefault="006877A9" w:rsidP="00220C07">
            <w:pPr>
              <w:numPr>
                <w:ilvl w:val="0"/>
                <w:numId w:val="33"/>
              </w:numPr>
              <w:spacing w:before="100" w:beforeAutospacing="1" w:after="100" w:afterAutospacing="1" w:line="270" w:lineRule="atLeast"/>
              <w:ind w:left="390" w:right="150"/>
              <w:rPr>
                <w:rFonts w:ascii="Times New Roman" w:hAnsi="Times New Roman"/>
                <w:sz w:val="24"/>
                <w:szCs w:val="24"/>
                <w:lang w:val="de-DE"/>
              </w:rPr>
            </w:pPr>
            <w:r>
              <w:rPr>
                <w:rFonts w:ascii="Times New Roman" w:hAnsi="Times New Roman"/>
                <w:sz w:val="24"/>
                <w:szCs w:val="24"/>
                <w:lang w:val="de-DE"/>
              </w:rPr>
              <w:t>Hier erleben wir Gemeinschaft mit allen Beteiligten von Schule: Kinder, Eltern und deren Familien, Lehrerinnen, Betreuerinnen und Betreuer, Freunde der Schule.</w:t>
            </w:r>
          </w:p>
          <w:p w:rsidR="006877A9" w:rsidRDefault="006877A9" w:rsidP="00220C07">
            <w:pPr>
              <w:numPr>
                <w:ilvl w:val="0"/>
                <w:numId w:val="33"/>
              </w:numPr>
              <w:spacing w:before="100" w:beforeAutospacing="1" w:after="100" w:afterAutospacing="1" w:line="270" w:lineRule="atLeast"/>
              <w:ind w:left="390" w:right="150"/>
              <w:rPr>
                <w:rFonts w:ascii="Times New Roman" w:hAnsi="Times New Roman"/>
                <w:sz w:val="24"/>
                <w:szCs w:val="24"/>
                <w:lang w:val="de-DE"/>
              </w:rPr>
            </w:pPr>
            <w:r>
              <w:rPr>
                <w:rFonts w:ascii="Times New Roman" w:hAnsi="Times New Roman"/>
                <w:sz w:val="24"/>
                <w:szCs w:val="24"/>
                <w:lang w:val="de-DE"/>
              </w:rPr>
              <w:t>Familien gewinnen einen Einblick in die Arbeit der Schule.</w:t>
            </w:r>
          </w:p>
          <w:p w:rsidR="006877A9" w:rsidRDefault="006877A9" w:rsidP="00220C07">
            <w:pPr>
              <w:numPr>
                <w:ilvl w:val="0"/>
                <w:numId w:val="33"/>
              </w:numPr>
              <w:spacing w:before="100" w:beforeAutospacing="1" w:after="100" w:afterAutospacing="1" w:line="270" w:lineRule="atLeast"/>
              <w:ind w:left="390" w:right="150"/>
              <w:rPr>
                <w:rFonts w:ascii="Times New Roman" w:hAnsi="Times New Roman"/>
                <w:sz w:val="24"/>
                <w:szCs w:val="24"/>
                <w:lang w:val="de-DE"/>
              </w:rPr>
            </w:pPr>
            <w:r>
              <w:rPr>
                <w:rFonts w:ascii="Times New Roman" w:hAnsi="Times New Roman"/>
                <w:sz w:val="24"/>
                <w:szCs w:val="24"/>
                <w:lang w:val="de-DE"/>
              </w:rPr>
              <w:t>Die Kinder entwickeln ein besonderes Wir-Gefühl und identifizieren sich mit der Schule.</w:t>
            </w:r>
          </w:p>
          <w:p w:rsidR="006877A9" w:rsidRDefault="006877A9" w:rsidP="00220C07">
            <w:pPr>
              <w:numPr>
                <w:ilvl w:val="0"/>
                <w:numId w:val="33"/>
              </w:numPr>
              <w:spacing w:before="100" w:beforeAutospacing="1" w:after="100" w:afterAutospacing="1" w:line="270" w:lineRule="atLeast"/>
              <w:ind w:left="390" w:right="150"/>
              <w:rPr>
                <w:rFonts w:ascii="Times New Roman" w:hAnsi="Times New Roman"/>
                <w:sz w:val="24"/>
                <w:szCs w:val="24"/>
                <w:lang w:val="de-DE"/>
              </w:rPr>
            </w:pPr>
            <w:r>
              <w:rPr>
                <w:rFonts w:ascii="Times New Roman" w:hAnsi="Times New Roman"/>
                <w:sz w:val="24"/>
                <w:szCs w:val="24"/>
                <w:lang w:val="de-DE"/>
              </w:rPr>
              <w:t>Die Kinder werden an der Planung und Durchführung von Festen und Feiern beteiligt.</w:t>
            </w:r>
          </w:p>
          <w:p w:rsidR="006877A9" w:rsidRDefault="006877A9" w:rsidP="00220C07">
            <w:pPr>
              <w:numPr>
                <w:ilvl w:val="0"/>
                <w:numId w:val="33"/>
              </w:numPr>
              <w:spacing w:before="100" w:beforeAutospacing="1" w:after="100" w:afterAutospacing="1" w:line="270" w:lineRule="atLeast"/>
              <w:ind w:left="390" w:right="150"/>
              <w:rPr>
                <w:rFonts w:ascii="Times New Roman" w:hAnsi="Times New Roman"/>
                <w:sz w:val="24"/>
                <w:szCs w:val="24"/>
                <w:lang w:val="de-DE"/>
              </w:rPr>
            </w:pPr>
            <w:r>
              <w:rPr>
                <w:rFonts w:ascii="Times New Roman" w:hAnsi="Times New Roman"/>
                <w:sz w:val="24"/>
                <w:szCs w:val="24"/>
                <w:lang w:val="de-DE"/>
              </w:rPr>
              <w:t>Die Planung, Vorbereitung und Durchführung von Festen und Feiern bieten unzählige Lernchancen.</w:t>
            </w:r>
          </w:p>
          <w:p w:rsidR="006877A9" w:rsidRDefault="006877A9" w:rsidP="00220C07">
            <w:pPr>
              <w:numPr>
                <w:ilvl w:val="0"/>
                <w:numId w:val="33"/>
              </w:numPr>
              <w:spacing w:before="100" w:beforeAutospacing="1" w:after="100" w:afterAutospacing="1" w:line="270" w:lineRule="atLeast"/>
              <w:ind w:left="390" w:right="150"/>
              <w:rPr>
                <w:rFonts w:ascii="Times New Roman" w:hAnsi="Times New Roman"/>
                <w:sz w:val="24"/>
                <w:szCs w:val="24"/>
                <w:lang w:val="de-DE"/>
              </w:rPr>
            </w:pPr>
            <w:r>
              <w:rPr>
                <w:rFonts w:ascii="Times New Roman" w:hAnsi="Times New Roman"/>
                <w:sz w:val="24"/>
                <w:szCs w:val="24"/>
                <w:lang w:val="de-DE"/>
              </w:rPr>
              <w:t>Die Präsentation von Einstudiertem (Singspiele, Theaterstücke, Sketche, Gedichtvorträge, Beiträge der Flötengruppe....) oder selbst Erstelltem vor großem Publikum fördert das Selbstbewusstsein und die Persönlichkeits-entwicklung unserer Schülerinnen und Schüler.</w:t>
            </w:r>
          </w:p>
          <w:tbl>
            <w:tblPr>
              <w:tblW w:w="0" w:type="auto"/>
              <w:jc w:val="center"/>
              <w:tblCellSpacing w:w="15" w:type="dxa"/>
              <w:tblLook w:val="00A0"/>
            </w:tblPr>
            <w:tblGrid>
              <w:gridCol w:w="110"/>
            </w:tblGrid>
            <w:tr w:rsidR="006877A9">
              <w:trPr>
                <w:tblCellSpacing w:w="15" w:type="dxa"/>
                <w:jc w:val="center"/>
              </w:trPr>
              <w:tc>
                <w:tcPr>
                  <w:tcW w:w="0" w:type="auto"/>
                  <w:tcBorders>
                    <w:top w:val="nil"/>
                    <w:left w:val="nil"/>
                    <w:bottom w:val="nil"/>
                    <w:right w:val="nil"/>
                  </w:tcBorders>
                  <w:tcMar>
                    <w:top w:w="15" w:type="dxa"/>
                    <w:left w:w="15" w:type="dxa"/>
                    <w:bottom w:w="15" w:type="dxa"/>
                    <w:right w:w="15" w:type="dxa"/>
                  </w:tcMar>
                  <w:vAlign w:val="center"/>
                </w:tcPr>
                <w:p w:rsidR="006877A9" w:rsidRDefault="006877A9">
                  <w:pPr>
                    <w:jc w:val="center"/>
                    <w:rPr>
                      <w:rFonts w:ascii="Times New Roman" w:hAnsi="Times New Roman"/>
                      <w:b/>
                      <w:bCs/>
                      <w:sz w:val="24"/>
                      <w:szCs w:val="24"/>
                      <w:lang w:val="de-DE"/>
                    </w:rPr>
                  </w:pPr>
                </w:p>
              </w:tc>
            </w:tr>
          </w:tbl>
          <w:p w:rsidR="006877A9" w:rsidRDefault="006877A9">
            <w:pPr>
              <w:spacing w:line="270" w:lineRule="atLeast"/>
              <w:rPr>
                <w:rFonts w:ascii="Times New Roman" w:hAnsi="Times New Roman"/>
                <w:sz w:val="24"/>
                <w:szCs w:val="24"/>
                <w:lang w:val="de-DE"/>
              </w:rPr>
            </w:pPr>
          </w:p>
        </w:tc>
      </w:tr>
    </w:tbl>
    <w:p w:rsidR="006877A9" w:rsidRDefault="006877A9" w:rsidP="00220C07">
      <w:pPr>
        <w:rPr>
          <w:rFonts w:ascii="Times New Roman" w:hAnsi="Times New Roman"/>
          <w:sz w:val="24"/>
          <w:szCs w:val="24"/>
          <w:lang w:val="de-DE"/>
        </w:rPr>
      </w:pPr>
      <w:r>
        <w:rPr>
          <w:rFonts w:ascii="Times New Roman" w:hAnsi="Times New Roman"/>
          <w:sz w:val="24"/>
          <w:szCs w:val="24"/>
          <w:lang w:val="de-DE"/>
        </w:rPr>
        <w:t>Bei Festen kommen immer Menschen zusammen – es entsteht also eine Gruppe. Die Gruppenzusammengehörigkeit ist für Kinder enorm wichtig, sei es in der Familie oder beim Weihnachtsfest in der Schule. Rituale und Feste stärken den familiären Zusammenhalt und geben Halt durch Zugehörigkeit. Kinder lernen einen großen Teil ihrer Sozialkompetenzen in der Gruppe. Die sozialen Fertigkeiten von Kindern werden vor allem dann gefordert, wenn sie sich untereinander etwas ausmachen und selbst Regeln aufstellen. Zum Beispiel beim gemeinsamen Backen in der Vorweihnachtszeit (immer mit einem Erwachsenen) müssen Fragen beantwortet werden wie: Welche Kekse backen wir zusammen? Wer darf bei welcher Aufgabe helfen? Wer sticht die Kekse aus? Wer hilft bei der Glasur und Verzierung? Altersabhängig können Erwachsene auch immer wieder in den Hintergrund treten und die Kinder selbst ihre Regeln finden. Aber Achtung: Bei manchen Entscheidungen ist es sinnvoll als Erwachsener zu helfen! Ein weiterer wichtiger Grund warum Kinder Feste brauchen sind Rituale. Vertraute Abläufe, die immer wiederkehren, geben dem Leben Struktur und festigen das Vertrauen innerhalb der Familie. In unserer schnelllebigen Zeit spielen rituelle Feierlichkeiten vor allem für Kinder eine wichtige Rolle und sind wertvolle Anker im Alltag, die ihnen Sicherheit und Orientierung geben. Hier ein paar Anregungen wie Sie Rituale in die Weihnachtszeit einfließen lassen</w:t>
      </w:r>
    </w:p>
    <w:p w:rsidR="006877A9" w:rsidRDefault="006877A9" w:rsidP="00220C07">
      <w:pPr>
        <w:jc w:val="cente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p>
    <w:p w:rsidR="006877A9" w:rsidRDefault="006877A9" w:rsidP="00220C07">
      <w:pPr>
        <w:rPr>
          <w:rFonts w:ascii="Times New Roman" w:hAnsi="Times New Roman"/>
          <w:sz w:val="24"/>
          <w:szCs w:val="24"/>
          <w:lang w:val="de-DE"/>
        </w:rPr>
      </w:pPr>
    </w:p>
    <w:p w:rsidR="006877A9" w:rsidRDefault="006877A9" w:rsidP="00220C07">
      <w:pPr>
        <w:jc w:val="center"/>
        <w:rPr>
          <w:rFonts w:ascii="Times New Roman" w:hAnsi="Times New Roman"/>
          <w:sz w:val="24"/>
          <w:szCs w:val="24"/>
          <w:lang w:val="de-DE"/>
        </w:rPr>
      </w:pPr>
      <w:r>
        <w:rPr>
          <w:rFonts w:ascii="Times New Roman" w:hAnsi="Times New Roman"/>
          <w:sz w:val="24"/>
          <w:szCs w:val="24"/>
          <w:lang w:val="de-DE"/>
        </w:rPr>
        <w:t>Eigenschaften des zukunftgenFachmanns</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1. Ich bin schon Student. Ich bin Direkt-Student und studiere an der Technischen Universität. Mit dem Studium habe ich vorläufig keine Probleme. Wir haben im ersten Semester neun Fächer. Das sind: Informatik, Mathematik, Physik, technisches Zeichnen, Chemie, Kulturologie, Geschichte Russlands, eine Fremdsprache (Deutsch, Englisch, Französisch oder Spanisch) und Sport. Ich lerne Deutsch.</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2. Wir haben jeden Tag drei bis vier Doppelstunden Unterricht. Das sind praktischen Unterricht, Laborarbeiten, Seminare und Vorlesungen. Den Unterricht erteilen bekannte Professoren und Dozenten. Sie halten auch Vorlesungen. Das Studium an der Uni fällt mir leicht und gefällt mir sehr.</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3. Unsere Universität ist eine große und alte Hochschule. An der Uni studieren über 20 000 Direkt-, Fern- und Abendstudenten. Sie hat dreizehn Fakultäten, fünf Zweigstellen (Filialen), ein Zentrum für die zweite Ausbildung und Weiterbildung, ein Zentrum für Informationstechnik, eine große Bibliothek, ein Rechenzentrum mit dem Zugang zum Internet, vier Forschungsinstitute, vier Mensen und eine Poliklinik.</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4. Die ältesten Fakultäten sind: Bergbau- und Baufakultät, mechanische und chemische. Die jüngsten sind Fakultät für geisteswissenschaftliche (humanitäre) und sozialökonomische Ausbildung, physikalisch-mathematische Fakultät, Fakultät für Informationstechnologien und Steuerung.</w:t>
      </w:r>
    </w:p>
    <w:p w:rsidR="006877A9" w:rsidRDefault="006877A9" w:rsidP="00220C07">
      <w:pPr>
        <w:pStyle w:val="NoSpacing"/>
        <w:jc w:val="both"/>
        <w:rPr>
          <w:rFonts w:ascii="Times New Roman" w:hAnsi="Times New Roman"/>
          <w:sz w:val="24"/>
          <w:szCs w:val="24"/>
          <w:lang w:val="de-DE" w:eastAsia="ru-RU"/>
        </w:rPr>
      </w:pPr>
      <w:r>
        <w:rPr>
          <w:rFonts w:ascii="Times New Roman" w:hAnsi="Times New Roman"/>
          <w:sz w:val="24"/>
          <w:szCs w:val="24"/>
          <w:lang w:val="de-DE" w:eastAsia="ru-RU"/>
        </w:rPr>
        <w:t>5. Meine Fakultät ist die Fakultät für Informationstechnologien und Steuerung. Mein Studium werde ich in fünf Jahren abschließen. Ich werde Diplom-Ingenieur für Informatik, das heißt ein Fachmann für Computer.</w:t>
      </w: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jc w:val="center"/>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pStyle w:val="Heading2"/>
        <w:spacing w:before="0" w:beforeAutospacing="0" w:after="0" w:afterAutospacing="0" w:line="288" w:lineRule="atLeast"/>
        <w:rPr>
          <w:b w:val="0"/>
          <w:bCs w:val="0"/>
          <w:smallCaps/>
          <w:sz w:val="24"/>
          <w:szCs w:val="24"/>
          <w:lang w:val="de-DE"/>
        </w:rPr>
      </w:pPr>
    </w:p>
    <w:p w:rsidR="006877A9" w:rsidRDefault="006877A9" w:rsidP="00220C07">
      <w:pPr>
        <w:spacing w:line="288" w:lineRule="atLeast"/>
        <w:jc w:val="both"/>
        <w:rPr>
          <w:rFonts w:ascii="Times New Roman" w:hAnsi="Times New Roman"/>
          <w:sz w:val="24"/>
          <w:szCs w:val="24"/>
          <w:lang w:val="de-DE"/>
        </w:rPr>
      </w:pPr>
    </w:p>
    <w:p w:rsidR="006877A9" w:rsidRDefault="006877A9" w:rsidP="00220C07">
      <w:pPr>
        <w:spacing w:line="288" w:lineRule="atLeast"/>
        <w:jc w:val="both"/>
        <w:rPr>
          <w:rFonts w:ascii="Times New Roman" w:hAnsi="Times New Roman"/>
          <w:sz w:val="24"/>
          <w:szCs w:val="24"/>
          <w:lang w:val="de-DE"/>
        </w:rPr>
      </w:pPr>
      <w:r>
        <w:rPr>
          <w:rFonts w:ascii="Times New Roman" w:hAnsi="Times New Roman"/>
          <w:sz w:val="24"/>
          <w:szCs w:val="24"/>
          <w:lang w:val="de-DE"/>
        </w:rPr>
        <w:br/>
        <w:t>Computer in meinemLeben</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Heutzutage ist es schwer sich unser Leben ohne Computer vorzustellen. Haufig sagt man, dass das Computerzeitalter erst begonnen hat. Der Computer vereinfacht fur uns das Leben. Er kann die Daten speichern und wiedergeben. Er kann auch schnell rechnen, programmieren. Der Computer ist wie das menschliche Gehirn, aber mehr flexibel. Computer werden immer weiter entwickelt und konnen immer mehr leisten.</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Sie werden in Zukunft den gleichen Stellenwert haben wie Autos. Jeder mochte sie haben.</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Im Berufsleben wird fast nur mit Computern gearbeitet. Man verlangt jetzt Fachleute, die mit dem Computer umgehen konnen. Man braucht sie zum Beispiel, um Akten zu ordnen oder um Zeichen oder Texte zu drucken. Man kann fast alles damit erledigen, z. B. kann man verschiedene Programme ausarbeiten. Sie helfen die Fremdsprachen erlernen. Fur die Lernenden kann der Zugang zum Internet neue Sprach- und Kulturkontakte ermoglichen. Sie konnen direkten Kontakt mit deutschen Schulern aufnehmen ( e-mail), landeskundliche Informationen sammeln, sogar an Vorlesungen in Heidelberg teilnehmen. Der Computer eroffnet dem Menschen gro?e Perspektiven, es gibt aber Leute, die einen Computer als nutzlos betrachten. Meistens sind das altere Menschen, die darin keinen Sinn sehen. Der Computer bringt mit sich bestimmt einige Nachteile. Die Kinder verbringen sehr viel Zeit vor dem Bildschirm. Fur sie ist der Computer ein attraktives technisches Spielzeug. Sie arbeiten weniger mit dem Computer, sondern spielen lieber. Es gibt viele Computerspiele: logische, Kriegsspiele u. a.</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 Die Kinder konnen leicht mit verschiedenen Spielen den Bezug zur Umwelt und zur Realitat verlieren. Sie konnen nicht mehr Phantasiewelt und Realitat auseinander halten. Oft sind das die Kinder, die keine Freunde haben oder deren Familienverhaltnisse nicht gunstig sind, und darum verbringen sie ihre Freizeit vor dem Bildschirm. Sie bevorzugen lieber am Computer zu spielen, als sich mit Freunden zu treffen. Jugendliche und Kinder brauchen menschliche Beziehungen mehr als die Computerliebe. Computer fugen der Gesundheit der Jugendlichen aber auch Schaden zu: Schlafstorungen, Sehschwache, Kopfschmerzen u. a.</w:t>
      </w:r>
    </w:p>
    <w:p w:rsidR="006877A9" w:rsidRDefault="006877A9" w:rsidP="00220C07">
      <w:pPr>
        <w:pStyle w:val="NormalWeb"/>
        <w:spacing w:line="336" w:lineRule="atLeast"/>
      </w:pPr>
      <w:r>
        <w:t>Wendungen</w:t>
      </w:r>
    </w:p>
    <w:p w:rsidR="006877A9" w:rsidRDefault="006877A9" w:rsidP="00220C07">
      <w:pPr>
        <w:numPr>
          <w:ilvl w:val="0"/>
          <w:numId w:val="34"/>
        </w:numPr>
        <w:spacing w:before="105" w:after="120" w:line="336" w:lineRule="atLeast"/>
        <w:ind w:left="150"/>
        <w:rPr>
          <w:rFonts w:ascii="Times New Roman" w:hAnsi="Times New Roman"/>
          <w:sz w:val="24"/>
          <w:szCs w:val="24"/>
          <w:lang w:val="de-DE"/>
        </w:rPr>
      </w:pPr>
      <w:r>
        <w:rPr>
          <w:rFonts w:ascii="Times New Roman" w:hAnsi="Times New Roman"/>
          <w:sz w:val="24"/>
          <w:szCs w:val="24"/>
          <w:lang w:val="de-DE"/>
        </w:rPr>
        <w:t xml:space="preserve">der Bezug zu (Dat.) = das Interesse — </w:t>
      </w:r>
      <w:r>
        <w:rPr>
          <w:rFonts w:ascii="Times New Roman" w:hAnsi="Times New Roman"/>
          <w:sz w:val="24"/>
          <w:szCs w:val="24"/>
        </w:rPr>
        <w:t>интерес</w:t>
      </w:r>
    </w:p>
    <w:p w:rsidR="006877A9" w:rsidRDefault="006877A9" w:rsidP="00220C07">
      <w:pPr>
        <w:numPr>
          <w:ilvl w:val="0"/>
          <w:numId w:val="34"/>
        </w:numPr>
        <w:spacing w:before="105" w:after="120" w:line="336" w:lineRule="atLeast"/>
        <w:ind w:left="150"/>
        <w:rPr>
          <w:rFonts w:ascii="Times New Roman" w:hAnsi="Times New Roman"/>
          <w:sz w:val="24"/>
          <w:szCs w:val="24"/>
        </w:rPr>
      </w:pPr>
      <w:r>
        <w:rPr>
          <w:rFonts w:ascii="Times New Roman" w:hAnsi="Times New Roman"/>
          <w:sz w:val="24"/>
          <w:szCs w:val="24"/>
        </w:rPr>
        <w:t>auseinanderhalten (ie, a) — различать</w:t>
      </w:r>
    </w:p>
    <w:p w:rsidR="006877A9" w:rsidRDefault="006877A9" w:rsidP="00220C07">
      <w:pPr>
        <w:numPr>
          <w:ilvl w:val="0"/>
          <w:numId w:val="34"/>
        </w:numPr>
        <w:spacing w:before="105" w:after="120" w:line="336" w:lineRule="atLeast"/>
        <w:ind w:left="150"/>
        <w:rPr>
          <w:rFonts w:ascii="Times New Roman" w:hAnsi="Times New Roman"/>
          <w:sz w:val="24"/>
          <w:szCs w:val="24"/>
        </w:rPr>
      </w:pPr>
      <w:r>
        <w:rPr>
          <w:rFonts w:ascii="Times New Roman" w:hAnsi="Times New Roman"/>
          <w:sz w:val="24"/>
          <w:szCs w:val="24"/>
        </w:rPr>
        <w:t>einenSchadenzufugen — наносить ущерб</w:t>
      </w:r>
    </w:p>
    <w:p w:rsidR="006877A9" w:rsidRDefault="006877A9" w:rsidP="00220C07">
      <w:pPr>
        <w:numPr>
          <w:ilvl w:val="0"/>
          <w:numId w:val="34"/>
        </w:numPr>
        <w:spacing w:before="105" w:after="120" w:line="336" w:lineRule="atLeast"/>
        <w:ind w:left="150"/>
        <w:rPr>
          <w:rFonts w:ascii="Times New Roman" w:hAnsi="Times New Roman"/>
          <w:sz w:val="24"/>
          <w:szCs w:val="24"/>
        </w:rPr>
      </w:pPr>
      <w:r>
        <w:rPr>
          <w:rFonts w:ascii="Times New Roman" w:hAnsi="Times New Roman"/>
          <w:sz w:val="24"/>
          <w:szCs w:val="24"/>
        </w:rPr>
        <w:t>dieSchlafstorungen — нарушение сна</w:t>
      </w:r>
    </w:p>
    <w:p w:rsidR="006877A9" w:rsidRDefault="006877A9" w:rsidP="00220C07">
      <w:pPr>
        <w:numPr>
          <w:ilvl w:val="0"/>
          <w:numId w:val="34"/>
        </w:numPr>
        <w:spacing w:before="105" w:after="120" w:line="336" w:lineRule="atLeast"/>
        <w:ind w:left="150"/>
        <w:rPr>
          <w:rFonts w:ascii="Times New Roman" w:hAnsi="Times New Roman"/>
          <w:sz w:val="24"/>
          <w:szCs w:val="24"/>
        </w:rPr>
      </w:pPr>
      <w:r>
        <w:rPr>
          <w:rFonts w:ascii="Times New Roman" w:hAnsi="Times New Roman"/>
          <w:sz w:val="24"/>
          <w:szCs w:val="24"/>
        </w:rPr>
        <w:t>dieSehschwache — ухудшение зрения</w:t>
      </w:r>
    </w:p>
    <w:p w:rsidR="006877A9" w:rsidRDefault="006877A9" w:rsidP="00220C07">
      <w:pPr>
        <w:numPr>
          <w:ilvl w:val="0"/>
          <w:numId w:val="34"/>
        </w:numPr>
        <w:spacing w:before="105" w:after="120" w:line="336" w:lineRule="atLeast"/>
        <w:ind w:left="150"/>
        <w:rPr>
          <w:rFonts w:ascii="Times New Roman" w:hAnsi="Times New Roman"/>
          <w:sz w:val="24"/>
          <w:szCs w:val="24"/>
          <w:lang w:val="de-DE"/>
        </w:rPr>
      </w:pPr>
      <w:r>
        <w:rPr>
          <w:rFonts w:ascii="Times New Roman" w:hAnsi="Times New Roman"/>
          <w:sz w:val="24"/>
          <w:szCs w:val="24"/>
          <w:lang w:val="de-DE"/>
        </w:rPr>
        <w:t xml:space="preserve">alles hat seine Grenzen — </w:t>
      </w:r>
      <w:r>
        <w:rPr>
          <w:rFonts w:ascii="Times New Roman" w:hAnsi="Times New Roman"/>
          <w:sz w:val="24"/>
          <w:szCs w:val="24"/>
        </w:rPr>
        <w:t>всемуестьмера</w:t>
      </w:r>
    </w:p>
    <w:p w:rsidR="006877A9" w:rsidRDefault="006877A9" w:rsidP="00220C07">
      <w:pPr>
        <w:pStyle w:val="NormalWeb"/>
        <w:spacing w:line="336" w:lineRule="atLeast"/>
      </w:pPr>
      <w:r>
        <w:rPr>
          <w:rStyle w:val="Strong"/>
        </w:rPr>
        <w:t>FragenzumText</w:t>
      </w:r>
    </w:p>
    <w:p w:rsidR="006877A9" w:rsidRDefault="006877A9" w:rsidP="00220C07">
      <w:pPr>
        <w:numPr>
          <w:ilvl w:val="0"/>
          <w:numId w:val="35"/>
        </w:numPr>
        <w:spacing w:before="105" w:after="120" w:line="336" w:lineRule="atLeast"/>
        <w:ind w:left="150"/>
        <w:rPr>
          <w:rFonts w:ascii="Times New Roman" w:hAnsi="Times New Roman"/>
          <w:sz w:val="24"/>
          <w:szCs w:val="24"/>
          <w:lang w:val="de-DE"/>
        </w:rPr>
      </w:pPr>
      <w:r>
        <w:rPr>
          <w:rFonts w:ascii="Times New Roman" w:hAnsi="Times New Roman"/>
          <w:sz w:val="24"/>
          <w:szCs w:val="24"/>
          <w:lang w:val="de-DE"/>
        </w:rPr>
        <w:t>Welche Rolle spielt der Computer im Leben des Menschen?</w:t>
      </w:r>
    </w:p>
    <w:p w:rsidR="006877A9" w:rsidRDefault="006877A9" w:rsidP="00220C07">
      <w:pPr>
        <w:numPr>
          <w:ilvl w:val="0"/>
          <w:numId w:val="35"/>
        </w:numPr>
        <w:spacing w:before="105" w:after="120" w:line="336" w:lineRule="atLeast"/>
        <w:ind w:left="150"/>
        <w:rPr>
          <w:rFonts w:ascii="Times New Roman" w:hAnsi="Times New Roman"/>
          <w:sz w:val="24"/>
          <w:szCs w:val="24"/>
          <w:lang w:val="de-DE"/>
        </w:rPr>
      </w:pPr>
      <w:r>
        <w:rPr>
          <w:rFonts w:ascii="Times New Roman" w:hAnsi="Times New Roman"/>
          <w:sz w:val="24"/>
          <w:szCs w:val="24"/>
          <w:lang w:val="de-DE"/>
        </w:rPr>
        <w:t>Wie hilft der Computer dem Menschen?</w:t>
      </w:r>
    </w:p>
    <w:p w:rsidR="006877A9" w:rsidRDefault="006877A9" w:rsidP="00220C07">
      <w:pPr>
        <w:numPr>
          <w:ilvl w:val="0"/>
          <w:numId w:val="35"/>
        </w:numPr>
        <w:spacing w:before="105" w:after="120" w:line="336" w:lineRule="atLeast"/>
        <w:ind w:left="150"/>
        <w:rPr>
          <w:rFonts w:ascii="Times New Roman" w:hAnsi="Times New Roman"/>
          <w:sz w:val="24"/>
          <w:szCs w:val="24"/>
          <w:lang w:val="de-DE"/>
        </w:rPr>
      </w:pPr>
      <w:r>
        <w:rPr>
          <w:rFonts w:ascii="Times New Roman" w:hAnsi="Times New Roman"/>
          <w:sz w:val="24"/>
          <w:szCs w:val="24"/>
          <w:lang w:val="de-DE"/>
        </w:rPr>
        <w:t>Welche Nachteile hat der Computer?</w:t>
      </w:r>
    </w:p>
    <w:p w:rsidR="006877A9" w:rsidRDefault="006877A9" w:rsidP="00220C07">
      <w:pPr>
        <w:numPr>
          <w:ilvl w:val="0"/>
          <w:numId w:val="35"/>
        </w:numPr>
        <w:spacing w:before="105" w:after="120" w:line="336" w:lineRule="atLeast"/>
        <w:ind w:left="150"/>
        <w:rPr>
          <w:rFonts w:ascii="Times New Roman" w:hAnsi="Times New Roman"/>
          <w:sz w:val="24"/>
          <w:szCs w:val="24"/>
          <w:lang w:val="de-DE"/>
        </w:rPr>
      </w:pPr>
      <w:r>
        <w:rPr>
          <w:rFonts w:ascii="Times New Roman" w:hAnsi="Times New Roman"/>
          <w:sz w:val="24"/>
          <w:szCs w:val="24"/>
          <w:lang w:val="de-DE"/>
        </w:rPr>
        <w:t>Haben Sie zu Hause einen Personalcomputer?</w:t>
      </w:r>
    </w:p>
    <w:p w:rsidR="006877A9" w:rsidRDefault="006877A9" w:rsidP="00220C07">
      <w:pPr>
        <w:numPr>
          <w:ilvl w:val="0"/>
          <w:numId w:val="35"/>
        </w:numPr>
        <w:spacing w:before="105" w:after="120" w:line="336" w:lineRule="atLeast"/>
        <w:ind w:left="150"/>
        <w:rPr>
          <w:rFonts w:ascii="Times New Roman" w:hAnsi="Times New Roman"/>
          <w:sz w:val="24"/>
          <w:szCs w:val="24"/>
        </w:rPr>
      </w:pPr>
      <w:r>
        <w:rPr>
          <w:rFonts w:ascii="Times New Roman" w:hAnsi="Times New Roman"/>
          <w:sz w:val="24"/>
          <w:szCs w:val="24"/>
        </w:rPr>
        <w:t>WelcheComputerspielekennenSi</w:t>
      </w: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r>
        <w:rPr>
          <w:rFonts w:ascii="Times New Roman" w:hAnsi="Times New Roman"/>
          <w:sz w:val="24"/>
          <w:szCs w:val="24"/>
          <w:lang w:val="en-US" w:eastAsia="ru-RU"/>
        </w:rPr>
        <w:t>Die Rolle des Computers</w:t>
      </w:r>
    </w:p>
    <w:p w:rsidR="006877A9" w:rsidRDefault="006877A9" w:rsidP="00220C07">
      <w:pPr>
        <w:shd w:val="clear" w:color="auto" w:fill="FFFFFF"/>
        <w:spacing w:after="360" w:line="360" w:lineRule="atLeast"/>
        <w:jc w:val="both"/>
        <w:rPr>
          <w:rFonts w:ascii="Times New Roman" w:hAnsi="Times New Roman"/>
          <w:sz w:val="24"/>
          <w:szCs w:val="24"/>
          <w:shd w:val="clear" w:color="auto" w:fill="FFFFFF"/>
          <w:lang w:val="de-DE"/>
        </w:rPr>
      </w:pPr>
      <w:r>
        <w:rPr>
          <w:rFonts w:ascii="Times New Roman" w:hAnsi="Times New Roman"/>
          <w:sz w:val="24"/>
          <w:szCs w:val="24"/>
          <w:shd w:val="clear" w:color="auto" w:fill="FFFFFF"/>
          <w:lang w:val="de-DE"/>
        </w:rPr>
        <w:t>Die Rolle des Computers ist zur Zeit immer gr</w:t>
      </w:r>
      <w:r>
        <w:rPr>
          <w:rFonts w:ascii="Times New Roman" w:hAnsi="Times New Roman"/>
          <w:sz w:val="24"/>
          <w:szCs w:val="24"/>
          <w:shd w:val="clear" w:color="auto" w:fill="FFFFFF"/>
        </w:rPr>
        <w:t>β</w:t>
      </w:r>
      <w:r>
        <w:rPr>
          <w:rFonts w:ascii="Times New Roman" w:hAnsi="Times New Roman"/>
          <w:sz w:val="24"/>
          <w:szCs w:val="24"/>
          <w:shd w:val="clear" w:color="auto" w:fill="FFFFFF"/>
          <w:lang w:val="de-DE"/>
        </w:rPr>
        <w:t>er. Die Datenverarbeitung mit Hilfe des Computers entlastet den Menschen von den schweren und monotonen Arbeit. Der Computer arbeitet schnell, ist zuverlssig und genau. Der gr</w:t>
      </w:r>
      <w:r>
        <w:rPr>
          <w:rFonts w:ascii="Times New Roman" w:hAnsi="Times New Roman"/>
          <w:sz w:val="24"/>
          <w:szCs w:val="24"/>
          <w:shd w:val="clear" w:color="auto" w:fill="FFFFFF"/>
        </w:rPr>
        <w:t>β</w:t>
      </w:r>
      <w:r>
        <w:rPr>
          <w:rFonts w:ascii="Times New Roman" w:hAnsi="Times New Roman"/>
          <w:sz w:val="24"/>
          <w:szCs w:val="24"/>
          <w:shd w:val="clear" w:color="auto" w:fill="FFFFFF"/>
          <w:lang w:val="de-DE"/>
        </w:rPr>
        <w:t>te Vorteil ist der Preis von den Computers, sie sind immer billiger. Die Computer ermglichen schnellen und breiten Zugang zu den Informationen. Sie sind leicht zu bedienen. Man kann geprfte Lern- und Spielprogramme kaufen.</w:t>
      </w:r>
      <w:r>
        <w:rPr>
          <w:rFonts w:ascii="Times New Roman" w:hAnsi="Times New Roman"/>
          <w:sz w:val="24"/>
          <w:szCs w:val="24"/>
          <w:lang w:val="de-DE"/>
        </w:rPr>
        <w:br/>
      </w:r>
      <w:r>
        <w:rPr>
          <w:rFonts w:ascii="Times New Roman" w:hAnsi="Times New Roman"/>
          <w:sz w:val="24"/>
          <w:szCs w:val="24"/>
          <w:shd w:val="clear" w:color="auto" w:fill="FFFFFF"/>
          <w:lang w:val="de-DE"/>
        </w:rPr>
        <w:t>In der heutigen Welt findet der Computer in allen Zweigen der Industrie seine Anwendung. Er kann fr den Menschen gefhrliche und gesundheitsschdliche Aufgaben bernehmen. Die Weltraumforschung wre ohne Computer undenkbar. Heute kann der Computer sehr komplizierte Krankheiten diagnostizieren und bei Operationen helfen.</w:t>
      </w:r>
      <w:r>
        <w:rPr>
          <w:rFonts w:ascii="Times New Roman" w:hAnsi="Times New Roman"/>
          <w:sz w:val="24"/>
          <w:szCs w:val="24"/>
          <w:lang w:val="de-DE"/>
        </w:rPr>
        <w:br/>
      </w:r>
      <w:r>
        <w:rPr>
          <w:rFonts w:ascii="Times New Roman" w:hAnsi="Times New Roman"/>
          <w:sz w:val="24"/>
          <w:szCs w:val="24"/>
          <w:shd w:val="clear" w:color="auto" w:fill="FFFFFF"/>
          <w:lang w:val="de-DE"/>
        </w:rPr>
        <w:t>Durch Computer kann man Internet benutzen. Er hat sehr viele Vorteile. Man kann auf elektronischem Wege Informationen austauschen. Die Internetnutzer schtzen Online-Medien als Infolieferanten und Helfer bei Problemen. Internet hilft beim Lsen praktischer Probleme. Er erweitert unser Wissen und regt unsere Neugier an. Durch das Internet kann man elektronische Post verschicken. Internet ist ein Kontakthof, man kann verschiedene und interessante Leute dort kennen lernen. Internet informiert uns auch ber neue Trends. Er liefert uns Gesprchsstoff. Das Internet fhrt dazu, dass wir weniger fernsehen.</w:t>
      </w:r>
      <w:r>
        <w:rPr>
          <w:rStyle w:val="apple-converted-space"/>
          <w:sz w:val="24"/>
          <w:szCs w:val="24"/>
          <w:shd w:val="clear" w:color="auto" w:fill="FFFFFF"/>
          <w:lang w:val="de-DE"/>
        </w:rPr>
        <w:t> </w:t>
      </w:r>
      <w:r>
        <w:rPr>
          <w:rFonts w:ascii="Times New Roman" w:hAnsi="Times New Roman"/>
          <w:sz w:val="24"/>
          <w:szCs w:val="24"/>
          <w:lang w:val="de-DE"/>
        </w:rPr>
        <w:br/>
      </w:r>
      <w:r>
        <w:rPr>
          <w:rFonts w:ascii="Times New Roman" w:hAnsi="Times New Roman"/>
          <w:sz w:val="24"/>
          <w:szCs w:val="24"/>
          <w:shd w:val="clear" w:color="auto" w:fill="FFFFFF"/>
          <w:lang w:val="de-DE"/>
        </w:rPr>
        <w:t>Die Computer haben einige Nachteile. Sehr gefhrlich sind Computerviren. So ein Computervirus kann alle unsere Daten vernichten.</w:t>
      </w:r>
      <w:r>
        <w:rPr>
          <w:rStyle w:val="apple-converted-space"/>
          <w:sz w:val="24"/>
          <w:szCs w:val="24"/>
          <w:shd w:val="clear" w:color="auto" w:fill="FFFFFF"/>
          <w:lang w:val="de-DE"/>
        </w:rPr>
        <w:t> </w:t>
      </w:r>
      <w:r>
        <w:rPr>
          <w:rFonts w:ascii="Times New Roman" w:hAnsi="Times New Roman"/>
          <w:sz w:val="24"/>
          <w:szCs w:val="24"/>
          <w:lang w:val="de-DE"/>
        </w:rPr>
        <w:br/>
      </w:r>
      <w:r>
        <w:rPr>
          <w:rFonts w:ascii="Times New Roman" w:hAnsi="Times New Roman"/>
          <w:sz w:val="24"/>
          <w:szCs w:val="24"/>
          <w:shd w:val="clear" w:color="auto" w:fill="FFFFFF"/>
          <w:lang w:val="de-DE"/>
        </w:rPr>
        <w:t>Aber meiner Meinung nach sind Computer und Internet sehr brauchbar und ntig in unserem Leben. Trotz einiger Nachteile finde ich die Computer sehr wichtige Maschine. Ich bin davon berzeugt, dass die Computer sehr gro</w:t>
      </w:r>
      <w:r>
        <w:rPr>
          <w:rFonts w:ascii="Times New Roman" w:hAnsi="Times New Roman"/>
          <w:sz w:val="24"/>
          <w:szCs w:val="24"/>
          <w:shd w:val="clear" w:color="auto" w:fill="FFFFFF"/>
        </w:rPr>
        <w:t>β</w:t>
      </w:r>
      <w:r>
        <w:rPr>
          <w:rFonts w:ascii="Times New Roman" w:hAnsi="Times New Roman"/>
          <w:sz w:val="24"/>
          <w:szCs w:val="24"/>
          <w:shd w:val="clear" w:color="auto" w:fill="FFFFFF"/>
          <w:lang w:val="de-DE"/>
        </w:rPr>
        <w:t>en Einfluss auf unser Leben haben.</w:t>
      </w:r>
    </w:p>
    <w:p w:rsidR="006877A9" w:rsidRDefault="006877A9" w:rsidP="00220C07">
      <w:pPr>
        <w:shd w:val="clear" w:color="auto" w:fill="FFFFFF"/>
        <w:spacing w:after="360" w:line="360" w:lineRule="atLeast"/>
        <w:rPr>
          <w:rFonts w:ascii="Times New Roman" w:hAnsi="Times New Roman"/>
          <w:sz w:val="24"/>
          <w:szCs w:val="24"/>
          <w:shd w:val="clear" w:color="auto" w:fill="FFFFFF"/>
          <w:lang w:val="de-DE"/>
        </w:rPr>
      </w:pPr>
    </w:p>
    <w:p w:rsidR="006877A9" w:rsidRDefault="006877A9" w:rsidP="00220C07">
      <w:pPr>
        <w:shd w:val="clear" w:color="auto" w:fill="FFFFFF"/>
        <w:spacing w:after="360" w:line="360" w:lineRule="atLeast"/>
        <w:jc w:val="center"/>
        <w:rPr>
          <w:rFonts w:ascii="Times New Roman" w:hAnsi="Times New Roman"/>
          <w:sz w:val="24"/>
          <w:szCs w:val="24"/>
          <w:shd w:val="clear" w:color="auto" w:fill="FFFFFF"/>
          <w:lang w:val="de-DE"/>
        </w:rPr>
      </w:pPr>
    </w:p>
    <w:p w:rsidR="006877A9" w:rsidRDefault="006877A9" w:rsidP="00220C07">
      <w:pPr>
        <w:shd w:val="clear" w:color="auto" w:fill="FFFFFF"/>
        <w:spacing w:after="360" w:line="360" w:lineRule="atLeast"/>
        <w:jc w:val="center"/>
        <w:rPr>
          <w:rFonts w:ascii="Times New Roman" w:hAnsi="Times New Roman"/>
          <w:sz w:val="24"/>
          <w:szCs w:val="24"/>
          <w:shd w:val="clear" w:color="auto" w:fill="FFFFFF"/>
          <w:lang w:val="de-DE"/>
        </w:rPr>
      </w:pPr>
    </w:p>
    <w:p w:rsidR="006877A9" w:rsidRDefault="006877A9" w:rsidP="00220C07">
      <w:pPr>
        <w:shd w:val="clear" w:color="auto" w:fill="FFFFFF"/>
        <w:spacing w:after="360" w:line="360" w:lineRule="atLeast"/>
        <w:jc w:val="center"/>
        <w:rPr>
          <w:rFonts w:ascii="Times New Roman" w:hAnsi="Times New Roman"/>
          <w:sz w:val="24"/>
          <w:szCs w:val="24"/>
          <w:shd w:val="clear" w:color="auto" w:fill="FFFFFF"/>
          <w:lang w:val="de-DE"/>
        </w:rPr>
      </w:pPr>
    </w:p>
    <w:p w:rsidR="006877A9" w:rsidRDefault="006877A9" w:rsidP="00220C07">
      <w:pPr>
        <w:shd w:val="clear" w:color="auto" w:fill="FFFFFF"/>
        <w:spacing w:after="360" w:line="360" w:lineRule="atLeast"/>
        <w:jc w:val="center"/>
        <w:rPr>
          <w:rFonts w:ascii="Times New Roman" w:hAnsi="Times New Roman"/>
          <w:sz w:val="24"/>
          <w:szCs w:val="24"/>
          <w:shd w:val="clear" w:color="auto" w:fill="FFFFFF"/>
          <w:lang w:val="de-DE"/>
        </w:rPr>
      </w:pPr>
    </w:p>
    <w:p w:rsidR="006877A9" w:rsidRDefault="006877A9" w:rsidP="00220C07">
      <w:pPr>
        <w:shd w:val="clear" w:color="auto" w:fill="FFFFFF"/>
        <w:spacing w:after="360" w:line="360" w:lineRule="atLeast"/>
        <w:jc w:val="center"/>
        <w:rPr>
          <w:rFonts w:ascii="Times New Roman" w:hAnsi="Times New Roman"/>
          <w:sz w:val="24"/>
          <w:szCs w:val="24"/>
          <w:shd w:val="clear" w:color="auto" w:fill="FFFFFF"/>
          <w:lang w:val="de-DE"/>
        </w:rPr>
      </w:pPr>
    </w:p>
    <w:p w:rsidR="006877A9" w:rsidRDefault="006877A9" w:rsidP="00220C07">
      <w:pPr>
        <w:shd w:val="clear" w:color="auto" w:fill="FFFFFF"/>
        <w:spacing w:after="360" w:line="360" w:lineRule="atLeast"/>
        <w:jc w:val="center"/>
        <w:rPr>
          <w:rFonts w:ascii="Times New Roman" w:hAnsi="Times New Roman"/>
          <w:sz w:val="24"/>
          <w:szCs w:val="24"/>
          <w:shd w:val="clear" w:color="auto" w:fill="FFFFFF"/>
          <w:lang w:val="de-DE"/>
        </w:rPr>
      </w:pPr>
    </w:p>
    <w:p w:rsidR="006877A9" w:rsidRDefault="006877A9" w:rsidP="00220C07">
      <w:pPr>
        <w:shd w:val="clear" w:color="auto" w:fill="FFFFFF"/>
        <w:spacing w:after="360" w:line="360" w:lineRule="atLeast"/>
        <w:jc w:val="center"/>
        <w:rPr>
          <w:rFonts w:ascii="Times New Roman" w:hAnsi="Times New Roman"/>
          <w:sz w:val="24"/>
          <w:szCs w:val="24"/>
          <w:shd w:val="clear" w:color="auto" w:fill="FFFFFF"/>
          <w:lang w:val="de-DE"/>
        </w:rPr>
      </w:pPr>
    </w:p>
    <w:p w:rsidR="006877A9" w:rsidRDefault="006877A9" w:rsidP="00220C07">
      <w:pPr>
        <w:shd w:val="clear" w:color="auto" w:fill="FFFFFF"/>
        <w:spacing w:after="360" w:line="360" w:lineRule="atLeast"/>
        <w:jc w:val="center"/>
        <w:rPr>
          <w:rFonts w:ascii="Times New Roman" w:hAnsi="Times New Roman"/>
          <w:sz w:val="24"/>
          <w:szCs w:val="24"/>
          <w:shd w:val="clear" w:color="auto" w:fill="FFFFFF"/>
          <w:lang w:val="de-DE"/>
        </w:rPr>
      </w:pPr>
      <w:r>
        <w:rPr>
          <w:rFonts w:ascii="Times New Roman" w:hAnsi="Times New Roman"/>
          <w:sz w:val="24"/>
          <w:szCs w:val="24"/>
          <w:shd w:val="clear" w:color="auto" w:fill="FFFFFF"/>
          <w:lang w:val="de-DE"/>
        </w:rPr>
        <w:t>Das Studium und Plä</w:t>
      </w:r>
      <w:bookmarkStart w:id="0" w:name="_GoBack"/>
      <w:bookmarkEnd w:id="0"/>
      <w:r>
        <w:rPr>
          <w:rFonts w:ascii="Times New Roman" w:hAnsi="Times New Roman"/>
          <w:sz w:val="24"/>
          <w:szCs w:val="24"/>
          <w:shd w:val="clear" w:color="auto" w:fill="FFFFFF"/>
          <w:lang w:val="de-DE"/>
        </w:rPr>
        <w:t>ne für die Zukunft</w:t>
      </w:r>
    </w:p>
    <w:tbl>
      <w:tblPr>
        <w:tblW w:w="5455" w:type="pct"/>
        <w:tblCellSpacing w:w="0" w:type="dxa"/>
        <w:tblInd w:w="-851" w:type="dxa"/>
        <w:tblCellMar>
          <w:left w:w="0" w:type="dxa"/>
          <w:right w:w="0" w:type="dxa"/>
        </w:tblCellMar>
        <w:tblLook w:val="00A0"/>
      </w:tblPr>
      <w:tblGrid>
        <w:gridCol w:w="21"/>
        <w:gridCol w:w="10165"/>
        <w:gridCol w:w="20"/>
      </w:tblGrid>
      <w:tr w:rsidR="006877A9" w:rsidTr="00220C07">
        <w:trPr>
          <w:gridAfter w:val="1"/>
          <w:tblCellSpacing w:w="0" w:type="dxa"/>
        </w:trPr>
        <w:tc>
          <w:tcPr>
            <w:tcW w:w="10" w:type="pct"/>
            <w:shd w:val="clear" w:color="auto" w:fill="FFFFFF"/>
          </w:tcPr>
          <w:p w:rsidR="006877A9" w:rsidRDefault="006877A9">
            <w:pPr>
              <w:pStyle w:val="Heading1"/>
              <w:spacing w:before="180" w:after="120"/>
              <w:rPr>
                <w:rFonts w:ascii="Times New Roman" w:hAnsi="Times New Roman"/>
                <w:color w:val="auto"/>
                <w:sz w:val="24"/>
                <w:szCs w:val="24"/>
                <w:lang w:val="de-DE"/>
              </w:rPr>
            </w:pPr>
          </w:p>
        </w:tc>
        <w:tc>
          <w:tcPr>
            <w:tcW w:w="4987" w:type="pct"/>
            <w:shd w:val="clear" w:color="auto" w:fill="FFFFFF"/>
          </w:tcPr>
          <w:p w:rsidR="006877A9" w:rsidRDefault="006877A9">
            <w:pPr>
              <w:rPr>
                <w:rFonts w:ascii="Times New Roman" w:hAnsi="Times New Roman"/>
                <w:sz w:val="24"/>
                <w:szCs w:val="24"/>
                <w:lang w:val="de-DE"/>
              </w:rPr>
            </w:pPr>
          </w:p>
        </w:tc>
      </w:tr>
      <w:tr w:rsidR="006877A9" w:rsidTr="00220C07">
        <w:trPr>
          <w:tblCellSpacing w:w="0" w:type="dxa"/>
        </w:trPr>
        <w:tc>
          <w:tcPr>
            <w:tcW w:w="10" w:type="pct"/>
            <w:shd w:val="clear" w:color="auto" w:fill="FFFFFF"/>
          </w:tcPr>
          <w:p w:rsidR="006877A9" w:rsidRDefault="006877A9">
            <w:pPr>
              <w:rPr>
                <w:rFonts w:ascii="Times New Roman" w:hAnsi="Times New Roman"/>
                <w:sz w:val="24"/>
                <w:szCs w:val="24"/>
                <w:lang w:val="de-DE"/>
              </w:rPr>
            </w:pPr>
          </w:p>
        </w:tc>
        <w:tc>
          <w:tcPr>
            <w:tcW w:w="4987" w:type="pct"/>
            <w:shd w:val="clear" w:color="auto" w:fill="FFFFFF"/>
          </w:tcPr>
          <w:tbl>
            <w:tblPr>
              <w:tblW w:w="5000" w:type="pct"/>
              <w:tblCellSpacing w:w="0" w:type="dxa"/>
              <w:tblCellMar>
                <w:left w:w="0" w:type="dxa"/>
                <w:right w:w="0" w:type="dxa"/>
              </w:tblCellMar>
              <w:tblLook w:val="00A0"/>
            </w:tblPr>
            <w:tblGrid>
              <w:gridCol w:w="10165"/>
            </w:tblGrid>
            <w:tr w:rsidR="006877A9">
              <w:trPr>
                <w:trHeight w:val="150"/>
                <w:tblCellSpacing w:w="0" w:type="dxa"/>
              </w:trPr>
              <w:tc>
                <w:tcPr>
                  <w:tcW w:w="5000" w:type="pct"/>
                  <w:tcBorders>
                    <w:top w:val="nil"/>
                    <w:left w:val="nil"/>
                    <w:bottom w:val="nil"/>
                    <w:right w:val="nil"/>
                  </w:tcBorders>
                  <w:vAlign w:val="center"/>
                </w:tcPr>
                <w:p w:rsidR="006877A9" w:rsidRDefault="006877A9">
                  <w:pPr>
                    <w:rPr>
                      <w:rFonts w:ascii="Times New Roman" w:hAnsi="Times New Roman"/>
                      <w:sz w:val="24"/>
                      <w:szCs w:val="24"/>
                      <w:lang w:val="de-DE"/>
                    </w:rPr>
                  </w:pPr>
                </w:p>
              </w:tc>
            </w:tr>
            <w:tr w:rsidR="006877A9">
              <w:trPr>
                <w:tblCellSpacing w:w="0" w:type="dxa"/>
              </w:trPr>
              <w:tc>
                <w:tcPr>
                  <w:tcW w:w="5000" w:type="pct"/>
                  <w:tcBorders>
                    <w:top w:val="nil"/>
                    <w:left w:val="nil"/>
                    <w:bottom w:val="nil"/>
                    <w:right w:val="nil"/>
                  </w:tcBorders>
                  <w:vAlign w:val="center"/>
                </w:tcPr>
                <w:p w:rsidR="006877A9" w:rsidRDefault="006877A9">
                  <w:pPr>
                    <w:pStyle w:val="tfield"/>
                    <w:jc w:val="center"/>
                  </w:pPr>
                  <w:hyperlink r:id="rId15" w:tgtFrame="_blank" w:history="1">
                    <w:r>
                      <w:rPr>
                        <w:noProof/>
                      </w:rPr>
                      <w:pict>
                        <v:shape id="Рисунок 17" o:spid="_x0000_i1030" type="#_x0000_t75" alt="Версия страницы для печати" href="http://www.ranez.ru/article/print/" style="width:10.5pt;height:10.5pt;visibility:visible" o:button="t">
                          <v:fill o:detectmouseclick="t"/>
                          <v:imagedata r:id="rId16" o:title=""/>
                        </v:shape>
                      </w:pict>
                    </w:r>
                  </w:hyperlink>
                </w:p>
              </w:tc>
            </w:tr>
          </w:tbl>
          <w:p w:rsidR="006877A9" w:rsidRDefault="006877A9">
            <w:pPr>
              <w:rPr>
                <w:rFonts w:ascii="Times New Roman" w:hAnsi="Times New Roman"/>
                <w:sz w:val="24"/>
                <w:szCs w:val="24"/>
              </w:rPr>
            </w:pPr>
          </w:p>
        </w:tc>
        <w:tc>
          <w:tcPr>
            <w:tcW w:w="0" w:type="auto"/>
            <w:shd w:val="clear" w:color="auto" w:fill="FFFFFF"/>
          </w:tcPr>
          <w:p w:rsidR="006877A9" w:rsidRDefault="006877A9">
            <w:pPr>
              <w:rPr>
                <w:rFonts w:ascii="Times New Roman" w:hAnsi="Times New Roman"/>
                <w:sz w:val="24"/>
                <w:szCs w:val="24"/>
              </w:rPr>
            </w:pPr>
          </w:p>
        </w:tc>
      </w:tr>
      <w:tr w:rsidR="006877A9" w:rsidTr="00220C07">
        <w:trPr>
          <w:tblCellSpacing w:w="0" w:type="dxa"/>
        </w:trPr>
        <w:tc>
          <w:tcPr>
            <w:tcW w:w="10" w:type="pct"/>
            <w:shd w:val="clear" w:color="auto" w:fill="FFFFFF"/>
          </w:tcPr>
          <w:p w:rsidR="006877A9" w:rsidRDefault="006877A9">
            <w:pPr>
              <w:rPr>
                <w:rFonts w:ascii="Times New Roman" w:hAnsi="Times New Roman"/>
                <w:sz w:val="24"/>
                <w:szCs w:val="24"/>
              </w:rPr>
            </w:pPr>
          </w:p>
        </w:tc>
        <w:tc>
          <w:tcPr>
            <w:tcW w:w="4987" w:type="pct"/>
            <w:shd w:val="clear" w:color="auto" w:fill="FFFFFF"/>
          </w:tcPr>
          <w:p w:rsidR="006877A9" w:rsidRDefault="006877A9">
            <w:pPr>
              <w:pStyle w:val="text"/>
              <w:spacing w:before="0" w:beforeAutospacing="0" w:after="0" w:afterAutospacing="0" w:line="273" w:lineRule="atLeast"/>
              <w:jc w:val="both"/>
              <w:rPr>
                <w:lang w:val="de-DE"/>
              </w:rPr>
            </w:pPr>
            <w:r>
              <w:rPr>
                <w:lang w:val="de-DE"/>
              </w:rPr>
              <w:t>Dieses Schuljahr ist sehr wichtig für uns, weil wir entscheiden müssen, was nach dem Verlassen der Schule zu machen. Ende Mai jedes Jahres ertönt für alle Abiturienten in den Schulen unseres Landes das letzte Klingelzeichen. Und die jungen Menschen stehen vor einem neuen Problem, der Berufswahl. Es ist schwer, einen Beruf zu wählen. Die Berufswahl ist eine aktuelle Frage, die alle Jugendlichen bewegt. Die Wahl des Berufes hängt von den Fähigkeiten und Interessen des Menschen ab. Das ist eine wichtige Entscheidung im Leben, wenn die Schule zu Ende geht. Der Beruf soll Spaß machen. Er soll den Wünschen und Neigungen entsprechen.</w:t>
            </w:r>
          </w:p>
          <w:p w:rsidR="006877A9" w:rsidRDefault="006877A9">
            <w:pPr>
              <w:pStyle w:val="text"/>
              <w:spacing w:before="0" w:beforeAutospacing="0" w:after="0" w:afterAutospacing="0" w:line="273" w:lineRule="atLeast"/>
              <w:jc w:val="both"/>
              <w:rPr>
                <w:lang w:val="de-DE"/>
              </w:rPr>
            </w:pPr>
            <w:r>
              <w:rPr>
                <w:lang w:val="de-DE"/>
              </w:rPr>
              <w:t>Die jungen Leute besprechen ihre Berufswahl mit ihren Freunden, Bekannten, Verwandten und Lehrern. Die Berufe der Lehrer spielen bei der Berufswahl auch eine große Rolle. Sehr oft wählen die Jugendlichen Berufe, die ihre Eltern ausüben. Sehr oft helfen auch Pädagogen dabei. Es ist wichtig, sich über verschiedene Berufe zu informieren, gute Kenntnisse zu bekommen, wenn man einen Beruf wählt.</w:t>
            </w:r>
          </w:p>
          <w:p w:rsidR="006877A9" w:rsidRDefault="006877A9">
            <w:pPr>
              <w:pStyle w:val="text"/>
              <w:spacing w:before="0" w:beforeAutospacing="0" w:after="0" w:afterAutospacing="0" w:line="273" w:lineRule="atLeast"/>
              <w:jc w:val="both"/>
              <w:rPr>
                <w:lang w:val="de-DE"/>
              </w:rPr>
            </w:pPr>
            <w:r>
              <w:rPr>
                <w:lang w:val="de-DE"/>
              </w:rPr>
              <w:t>Es gibt verschiedene Berufe – akademische und praktische. Zu den akademischen Berufen gehören: Arzt, Architekt, Lehrer, Rechtsanwalt, Journalist, Dolmetscher, Richter, Schauspieler, Maler, Historiker, Schriftsteller, Redakteur, Regisseur und andere. Die praktischen Berufe sind: Schlosser, Bauarbeiter, Kraftfahrer, Bergmann, Melkerin, Elektriker, Schneiderin, Kranführer, Koch, Seemann, Friseur, Fischer, Dreher, Fotograf und andere.</w:t>
            </w:r>
          </w:p>
          <w:p w:rsidR="006877A9" w:rsidRDefault="006877A9">
            <w:pPr>
              <w:pStyle w:val="text"/>
              <w:spacing w:before="0" w:beforeAutospacing="0" w:after="0" w:afterAutospacing="0" w:line="273" w:lineRule="atLeast"/>
              <w:jc w:val="both"/>
            </w:pPr>
            <w:r>
              <w:rPr>
                <w:lang w:val="de-DE"/>
              </w:rPr>
              <w:t xml:space="preserve">Nach der Schule setzen viele Jugendlichen ihr Studium an den Fachschulen, Berufsschulen, Instituten und Universitäten fort. Die Frage der Berufswahl beschäftigt alle Schulabgänger. Sie Unterhalten sich darüber besonders lebhaft in den Versammlungen, die diesem Thema gewidmet sind. </w:t>
            </w:r>
            <w:r>
              <w:t>SiesprecheninteressiertüberihreZukunftspläne.</w:t>
            </w:r>
          </w:p>
          <w:p w:rsidR="006877A9" w:rsidRDefault="006877A9">
            <w:pPr>
              <w:pStyle w:val="text"/>
              <w:spacing w:before="0" w:beforeAutospacing="0" w:after="0" w:afterAutospacing="0" w:line="273" w:lineRule="atLeast"/>
              <w:jc w:val="both"/>
            </w:pPr>
            <w:r>
              <w:t> </w:t>
            </w:r>
          </w:p>
        </w:tc>
        <w:tc>
          <w:tcPr>
            <w:tcW w:w="0" w:type="auto"/>
            <w:shd w:val="clear" w:color="auto" w:fill="FFFFFF"/>
          </w:tcPr>
          <w:p w:rsidR="006877A9" w:rsidRDefault="006877A9">
            <w:pPr>
              <w:jc w:val="both"/>
              <w:rPr>
                <w:rFonts w:ascii="Times New Roman" w:hAnsi="Times New Roman"/>
                <w:sz w:val="24"/>
                <w:szCs w:val="24"/>
              </w:rPr>
            </w:pPr>
          </w:p>
        </w:tc>
      </w:tr>
    </w:tbl>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p>
    <w:p w:rsidR="006877A9" w:rsidRDefault="006877A9" w:rsidP="00220C07">
      <w:pPr>
        <w:shd w:val="clear" w:color="auto" w:fill="FFFFFF"/>
        <w:spacing w:after="360" w:line="360" w:lineRule="atLeast"/>
        <w:jc w:val="center"/>
        <w:rPr>
          <w:rFonts w:ascii="Times New Roman" w:hAnsi="Times New Roman"/>
          <w:sz w:val="24"/>
          <w:szCs w:val="24"/>
          <w:lang w:val="en-US" w:eastAsia="ru-RU"/>
        </w:rPr>
      </w:pPr>
      <w:r>
        <w:rPr>
          <w:rFonts w:ascii="Times New Roman" w:hAnsi="Times New Roman"/>
          <w:sz w:val="24"/>
          <w:szCs w:val="24"/>
          <w:lang w:val="en-US" w:eastAsia="ru-RU"/>
        </w:rPr>
        <w:t>ZukunftigerBeruf</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Die Frage, was man werden will, wird früher oder später jedem gestellt. Die Berufswahl ist eine wichtigste Entscheidung. Und das ist ein Problem. Jeder Beruf ist interessant, anlockend, man muss sich selbst im Leben finden. Wir können den Beruf nach unserem Wünschen wählen, unsere Eltern und Lehrer helfen uns. Der Beruf soll unseren Neigungen und Wünschen entsprechen, er soll auch Spaß machen.</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Wir besprechen unsere Ideen mit unseren Freunden, Verwandten, Bekannten und Lehrern. Wir bekommen dabei viele Anregungen und Tipps. Unsere Berufswünsche entstehen nicht zufällig, sie reifen in unserer Familie und in der Schule.</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Die Berufe der Eltern spielen bei der Berufswahl eine große Rolle. Die Eltern sprechen gewöhnlich in der Familie ihre Begeisterung oder Unzufriedenheit mit ihrem Beruf aus und übertragen das auf ihre Kinder.</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Manchmal ist das Hobby ein Ausgangspunkt für den Beruf. Es ist auch wichtig, immer im Bilde zu sein, sich über verschiedene Berufe zu informieren, gut Kenntnisse zu bekommen, wenn man einen Beruf wählt.</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Für jeden Beruf darf man verschiedene Fähigkeiten haben. Zum Beispiel, am Computer kommt es auf logisches Denken an, beim Singen kommt es auf musikalische Leistungsfähigkeit an. Man soll Fähigkeiten für Ideenreichtum und Hand und Fingergeschick haben, um Körperpflegerin zu werden.</w:t>
      </w:r>
    </w:p>
    <w:p w:rsidR="006877A9" w:rsidRDefault="006877A9" w:rsidP="00220C07">
      <w:pPr>
        <w:pStyle w:val="NoSpacing"/>
        <w:jc w:val="both"/>
        <w:rPr>
          <w:rFonts w:ascii="Times New Roman" w:hAnsi="Times New Roman"/>
          <w:sz w:val="24"/>
          <w:szCs w:val="24"/>
          <w:lang w:val="de-DE"/>
        </w:rPr>
      </w:pPr>
      <w:r>
        <w:rPr>
          <w:rFonts w:ascii="Times New Roman" w:hAnsi="Times New Roman"/>
          <w:sz w:val="24"/>
          <w:szCs w:val="24"/>
          <w:lang w:val="de-DE"/>
        </w:rPr>
        <w:t>Bei der Berufswahl sind für alle Leute ihre Interessen und natürlich die Möglichkeit viel Geld zu verdienen wichtig. Alle Leute wollen auch mit interessanten Menschen kennenlernen und ihre Kenntnisse verbessern. Es ist unstreitig, dass wir zielbewusst, arbeitsam, verantwortlich sein müssen und wissen, was wir wollen.</w:t>
      </w:r>
    </w:p>
    <w:p w:rsidR="006877A9" w:rsidRDefault="006877A9" w:rsidP="00220C07">
      <w:pPr>
        <w:pStyle w:val="NoSpacing"/>
        <w:jc w:val="both"/>
        <w:rPr>
          <w:rFonts w:ascii="Times New Roman" w:hAnsi="Times New Roman"/>
          <w:sz w:val="24"/>
          <w:szCs w:val="24"/>
        </w:rPr>
      </w:pPr>
      <w:r>
        <w:rPr>
          <w:rFonts w:ascii="Times New Roman" w:hAnsi="Times New Roman"/>
          <w:sz w:val="24"/>
          <w:szCs w:val="24"/>
          <w:lang w:val="de-DE"/>
        </w:rPr>
        <w:t xml:space="preserve">Also ist die Arbeit ein wichtiger Teil unseres Lebens und es ist bedeutend, einen geeigneten Platz in unserer Gesellschaft auszusuchen. </w:t>
      </w:r>
      <w:r>
        <w:rPr>
          <w:rFonts w:ascii="Times New Roman" w:hAnsi="Times New Roman"/>
          <w:sz w:val="24"/>
          <w:szCs w:val="24"/>
        </w:rPr>
        <w:t>WerdieWahlhat, hatdieQual.</w:t>
      </w:r>
    </w:p>
    <w:p w:rsidR="006877A9" w:rsidRDefault="006877A9" w:rsidP="00220C07">
      <w:pPr>
        <w:pStyle w:val="NoSpacing"/>
        <w:jc w:val="both"/>
        <w:rPr>
          <w:rFonts w:ascii="Times New Roman" w:hAnsi="Times New Roman"/>
          <w:sz w:val="24"/>
          <w:szCs w:val="24"/>
          <w:lang w:val="en-US"/>
        </w:rPr>
      </w:pPr>
    </w:p>
    <w:p w:rsidR="006877A9" w:rsidRDefault="006877A9" w:rsidP="00667AD3">
      <w:pPr>
        <w:snapToGrid w:val="0"/>
        <w:jc w:val="both"/>
        <w:rPr>
          <w:rFonts w:ascii="Times New Roman" w:hAnsi="Times New Roman"/>
          <w:sz w:val="24"/>
          <w:szCs w:val="24"/>
        </w:rPr>
      </w:pPr>
    </w:p>
    <w:sectPr w:rsidR="006877A9" w:rsidSect="000247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2E6DBF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02A979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2207E6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10604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D1428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B490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7C042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86416F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F4E89D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3FC1A28"/>
    <w:lvl w:ilvl="0">
      <w:start w:val="1"/>
      <w:numFmt w:val="bullet"/>
      <w:lvlText w:val=""/>
      <w:lvlJc w:val="left"/>
      <w:pPr>
        <w:tabs>
          <w:tab w:val="num" w:pos="360"/>
        </w:tabs>
        <w:ind w:left="360" w:hanging="360"/>
      </w:pPr>
      <w:rPr>
        <w:rFonts w:ascii="Symbol" w:hAnsi="Symbol" w:hint="default"/>
      </w:rPr>
    </w:lvl>
  </w:abstractNum>
  <w:abstractNum w:abstractNumId="10">
    <w:nsid w:val="049C7A28"/>
    <w:multiLevelType w:val="hybridMultilevel"/>
    <w:tmpl w:val="F96892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AB91EBA"/>
    <w:multiLevelType w:val="hybridMultilevel"/>
    <w:tmpl w:val="7C8470B8"/>
    <w:lvl w:ilvl="0" w:tplc="0419000F">
      <w:start w:val="1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0333453"/>
    <w:multiLevelType w:val="hybridMultilevel"/>
    <w:tmpl w:val="DD6037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F8642D"/>
    <w:multiLevelType w:val="hybridMultilevel"/>
    <w:tmpl w:val="DD6037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6A72FE"/>
    <w:multiLevelType w:val="hybridMultilevel"/>
    <w:tmpl w:val="0910E6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3D25BF3"/>
    <w:multiLevelType w:val="multilevel"/>
    <w:tmpl w:val="661E28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290858B1"/>
    <w:multiLevelType w:val="hybridMultilevel"/>
    <w:tmpl w:val="0910E6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A5E151C"/>
    <w:multiLevelType w:val="multilevel"/>
    <w:tmpl w:val="F0B635A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31C216A8"/>
    <w:multiLevelType w:val="multilevel"/>
    <w:tmpl w:val="DD60373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3D8F4A0D"/>
    <w:multiLevelType w:val="hybridMultilevel"/>
    <w:tmpl w:val="CF242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CF3023"/>
    <w:multiLevelType w:val="multilevel"/>
    <w:tmpl w:val="D5F471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42993457"/>
    <w:multiLevelType w:val="hybridMultilevel"/>
    <w:tmpl w:val="0910E6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5AD4732"/>
    <w:multiLevelType w:val="hybridMultilevel"/>
    <w:tmpl w:val="CF242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9A35CE"/>
    <w:multiLevelType w:val="multilevel"/>
    <w:tmpl w:val="DD60373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542010E0"/>
    <w:multiLevelType w:val="hybridMultilevel"/>
    <w:tmpl w:val="CF242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55D178F"/>
    <w:multiLevelType w:val="multilevel"/>
    <w:tmpl w:val="DD60373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5A43157A"/>
    <w:multiLevelType w:val="hybridMultilevel"/>
    <w:tmpl w:val="0910E6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F8A7F34"/>
    <w:multiLevelType w:val="hybridMultilevel"/>
    <w:tmpl w:val="0910E6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FC43E43"/>
    <w:multiLevelType w:val="hybridMultilevel"/>
    <w:tmpl w:val="CF242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4821501"/>
    <w:multiLevelType w:val="hybridMultilevel"/>
    <w:tmpl w:val="0910E6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14D651A"/>
    <w:multiLevelType w:val="multilevel"/>
    <w:tmpl w:val="C1D48A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nsid w:val="73E275B7"/>
    <w:multiLevelType w:val="hybridMultilevel"/>
    <w:tmpl w:val="DD6037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1"/>
  </w:num>
  <w:num w:numId="3">
    <w:abstractNumId w:val="13"/>
  </w:num>
  <w:num w:numId="4">
    <w:abstractNumId w:val="12"/>
  </w:num>
  <w:num w:numId="5">
    <w:abstractNumId w:val="16"/>
  </w:num>
  <w:num w:numId="6">
    <w:abstractNumId w:val="14"/>
  </w:num>
  <w:num w:numId="7">
    <w:abstractNumId w:val="26"/>
  </w:num>
  <w:num w:numId="8">
    <w:abstractNumId w:val="29"/>
  </w:num>
  <w:num w:numId="9">
    <w:abstractNumId w:val="27"/>
  </w:num>
  <w:num w:numId="10">
    <w:abstractNumId w:val="21"/>
  </w:num>
  <w:num w:numId="11">
    <w:abstractNumId w:val="28"/>
  </w:num>
  <w:num w:numId="12">
    <w:abstractNumId w:val="19"/>
  </w:num>
  <w:num w:numId="13">
    <w:abstractNumId w:val="22"/>
  </w:num>
  <w:num w:numId="14">
    <w:abstractNumId w:val="24"/>
  </w:num>
  <w:num w:numId="15">
    <w:abstractNumId w:val="10"/>
  </w:num>
  <w:num w:numId="16">
    <w:abstractNumId w:val="18"/>
  </w:num>
  <w:num w:numId="17">
    <w:abstractNumId w:val="23"/>
  </w:num>
  <w:num w:numId="18">
    <w:abstractNumId w:val="25"/>
  </w:num>
  <w:num w:numId="19">
    <w:abstractNumId w:val="1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0C75"/>
    <w:rsid w:val="0002475A"/>
    <w:rsid w:val="00040830"/>
    <w:rsid w:val="00060DE7"/>
    <w:rsid w:val="000832E6"/>
    <w:rsid w:val="000B5084"/>
    <w:rsid w:val="000E7677"/>
    <w:rsid w:val="000F4146"/>
    <w:rsid w:val="000F7BEC"/>
    <w:rsid w:val="000F7F10"/>
    <w:rsid w:val="00126006"/>
    <w:rsid w:val="00161420"/>
    <w:rsid w:val="001615C1"/>
    <w:rsid w:val="00163810"/>
    <w:rsid w:val="00165FAE"/>
    <w:rsid w:val="00192BD6"/>
    <w:rsid w:val="0019527E"/>
    <w:rsid w:val="001A39EC"/>
    <w:rsid w:val="001B7D61"/>
    <w:rsid w:val="001C2553"/>
    <w:rsid w:val="001C2784"/>
    <w:rsid w:val="001C45CD"/>
    <w:rsid w:val="001E1372"/>
    <w:rsid w:val="001E7E3E"/>
    <w:rsid w:val="00203750"/>
    <w:rsid w:val="002047B0"/>
    <w:rsid w:val="002131DB"/>
    <w:rsid w:val="00216578"/>
    <w:rsid w:val="00220C07"/>
    <w:rsid w:val="0022181D"/>
    <w:rsid w:val="0023115D"/>
    <w:rsid w:val="00246EA9"/>
    <w:rsid w:val="00270F29"/>
    <w:rsid w:val="00283635"/>
    <w:rsid w:val="00285ED3"/>
    <w:rsid w:val="002910C2"/>
    <w:rsid w:val="002B7662"/>
    <w:rsid w:val="002D7578"/>
    <w:rsid w:val="002F1C77"/>
    <w:rsid w:val="00323026"/>
    <w:rsid w:val="0032551B"/>
    <w:rsid w:val="003256D2"/>
    <w:rsid w:val="003630A0"/>
    <w:rsid w:val="00367F1E"/>
    <w:rsid w:val="00370AC9"/>
    <w:rsid w:val="00375522"/>
    <w:rsid w:val="003A35F0"/>
    <w:rsid w:val="003A60EC"/>
    <w:rsid w:val="003C0E9F"/>
    <w:rsid w:val="003D7BC4"/>
    <w:rsid w:val="0042785A"/>
    <w:rsid w:val="00433451"/>
    <w:rsid w:val="00436FB5"/>
    <w:rsid w:val="004454EC"/>
    <w:rsid w:val="00460438"/>
    <w:rsid w:val="004708A3"/>
    <w:rsid w:val="00482238"/>
    <w:rsid w:val="004A700D"/>
    <w:rsid w:val="004B60D5"/>
    <w:rsid w:val="004C3AD8"/>
    <w:rsid w:val="004C55AD"/>
    <w:rsid w:val="004C6331"/>
    <w:rsid w:val="004D4126"/>
    <w:rsid w:val="004F0C75"/>
    <w:rsid w:val="004F6A0E"/>
    <w:rsid w:val="00500A72"/>
    <w:rsid w:val="00501D2A"/>
    <w:rsid w:val="00516C3A"/>
    <w:rsid w:val="0054531B"/>
    <w:rsid w:val="00545EA4"/>
    <w:rsid w:val="00560FDA"/>
    <w:rsid w:val="005625F7"/>
    <w:rsid w:val="005802E7"/>
    <w:rsid w:val="005830AA"/>
    <w:rsid w:val="005A7670"/>
    <w:rsid w:val="005B37EB"/>
    <w:rsid w:val="005C34AF"/>
    <w:rsid w:val="005C7BBA"/>
    <w:rsid w:val="005D19EE"/>
    <w:rsid w:val="005D3B25"/>
    <w:rsid w:val="005E60B6"/>
    <w:rsid w:val="005F4765"/>
    <w:rsid w:val="00634C3F"/>
    <w:rsid w:val="00641917"/>
    <w:rsid w:val="006449FE"/>
    <w:rsid w:val="006506BD"/>
    <w:rsid w:val="006608AB"/>
    <w:rsid w:val="00667AD3"/>
    <w:rsid w:val="00672339"/>
    <w:rsid w:val="0068196D"/>
    <w:rsid w:val="006877A9"/>
    <w:rsid w:val="006920BF"/>
    <w:rsid w:val="00695E28"/>
    <w:rsid w:val="006A3461"/>
    <w:rsid w:val="006A3610"/>
    <w:rsid w:val="006B5373"/>
    <w:rsid w:val="006B6923"/>
    <w:rsid w:val="006D3902"/>
    <w:rsid w:val="006E47F4"/>
    <w:rsid w:val="006F6597"/>
    <w:rsid w:val="00705D49"/>
    <w:rsid w:val="00742413"/>
    <w:rsid w:val="007448F3"/>
    <w:rsid w:val="00753925"/>
    <w:rsid w:val="00757069"/>
    <w:rsid w:val="007624ED"/>
    <w:rsid w:val="007629BE"/>
    <w:rsid w:val="007746EC"/>
    <w:rsid w:val="00776947"/>
    <w:rsid w:val="00797B13"/>
    <w:rsid w:val="007B52F6"/>
    <w:rsid w:val="007D3EE4"/>
    <w:rsid w:val="007F4E0A"/>
    <w:rsid w:val="008025D8"/>
    <w:rsid w:val="0080714B"/>
    <w:rsid w:val="00827FF0"/>
    <w:rsid w:val="00831071"/>
    <w:rsid w:val="008479FD"/>
    <w:rsid w:val="00854515"/>
    <w:rsid w:val="0087185F"/>
    <w:rsid w:val="0087785E"/>
    <w:rsid w:val="008A5D2E"/>
    <w:rsid w:val="008B5676"/>
    <w:rsid w:val="008C19CE"/>
    <w:rsid w:val="008D3B20"/>
    <w:rsid w:val="008F27C9"/>
    <w:rsid w:val="00903925"/>
    <w:rsid w:val="00905760"/>
    <w:rsid w:val="00911154"/>
    <w:rsid w:val="00913CE5"/>
    <w:rsid w:val="0091745A"/>
    <w:rsid w:val="00942AF5"/>
    <w:rsid w:val="0097100A"/>
    <w:rsid w:val="009722B7"/>
    <w:rsid w:val="00975C17"/>
    <w:rsid w:val="00986D0C"/>
    <w:rsid w:val="00991D58"/>
    <w:rsid w:val="009A330E"/>
    <w:rsid w:val="009A7B24"/>
    <w:rsid w:val="009B58AB"/>
    <w:rsid w:val="009B7894"/>
    <w:rsid w:val="009D1948"/>
    <w:rsid w:val="00A02831"/>
    <w:rsid w:val="00A51FC7"/>
    <w:rsid w:val="00A63755"/>
    <w:rsid w:val="00A71253"/>
    <w:rsid w:val="00A80ACC"/>
    <w:rsid w:val="00A827D0"/>
    <w:rsid w:val="00A857E8"/>
    <w:rsid w:val="00AB1F99"/>
    <w:rsid w:val="00AB341E"/>
    <w:rsid w:val="00AB42B1"/>
    <w:rsid w:val="00AB7838"/>
    <w:rsid w:val="00AC32F3"/>
    <w:rsid w:val="00AE5E68"/>
    <w:rsid w:val="00B02712"/>
    <w:rsid w:val="00B32815"/>
    <w:rsid w:val="00B36109"/>
    <w:rsid w:val="00B40397"/>
    <w:rsid w:val="00B52B7D"/>
    <w:rsid w:val="00B53785"/>
    <w:rsid w:val="00B55A08"/>
    <w:rsid w:val="00B61D45"/>
    <w:rsid w:val="00B6203B"/>
    <w:rsid w:val="00B670DB"/>
    <w:rsid w:val="00B9724F"/>
    <w:rsid w:val="00BA306F"/>
    <w:rsid w:val="00BB1379"/>
    <w:rsid w:val="00BB4976"/>
    <w:rsid w:val="00BB4B20"/>
    <w:rsid w:val="00BC065A"/>
    <w:rsid w:val="00BD4141"/>
    <w:rsid w:val="00C026B3"/>
    <w:rsid w:val="00C17B32"/>
    <w:rsid w:val="00C20134"/>
    <w:rsid w:val="00C24482"/>
    <w:rsid w:val="00C27B35"/>
    <w:rsid w:val="00C3358A"/>
    <w:rsid w:val="00C340C2"/>
    <w:rsid w:val="00C52779"/>
    <w:rsid w:val="00C62290"/>
    <w:rsid w:val="00C625D8"/>
    <w:rsid w:val="00C75223"/>
    <w:rsid w:val="00C77F55"/>
    <w:rsid w:val="00C8755F"/>
    <w:rsid w:val="00C93C54"/>
    <w:rsid w:val="00C974F4"/>
    <w:rsid w:val="00CC7BFC"/>
    <w:rsid w:val="00CE2C1D"/>
    <w:rsid w:val="00CE634D"/>
    <w:rsid w:val="00CF5D4F"/>
    <w:rsid w:val="00CF6B5E"/>
    <w:rsid w:val="00CF73FD"/>
    <w:rsid w:val="00D01FF4"/>
    <w:rsid w:val="00D16227"/>
    <w:rsid w:val="00D2411E"/>
    <w:rsid w:val="00D32CBF"/>
    <w:rsid w:val="00D34A85"/>
    <w:rsid w:val="00D4551E"/>
    <w:rsid w:val="00D50548"/>
    <w:rsid w:val="00D6398F"/>
    <w:rsid w:val="00D81016"/>
    <w:rsid w:val="00D91CB5"/>
    <w:rsid w:val="00DB6F69"/>
    <w:rsid w:val="00DE728A"/>
    <w:rsid w:val="00E02509"/>
    <w:rsid w:val="00E06EAB"/>
    <w:rsid w:val="00E1094A"/>
    <w:rsid w:val="00E153A3"/>
    <w:rsid w:val="00E2252F"/>
    <w:rsid w:val="00E47E14"/>
    <w:rsid w:val="00E54AFF"/>
    <w:rsid w:val="00E76397"/>
    <w:rsid w:val="00EB277A"/>
    <w:rsid w:val="00EC79F7"/>
    <w:rsid w:val="00ED4432"/>
    <w:rsid w:val="00EE3D74"/>
    <w:rsid w:val="00EF0143"/>
    <w:rsid w:val="00F1688F"/>
    <w:rsid w:val="00F32D87"/>
    <w:rsid w:val="00F40D65"/>
    <w:rsid w:val="00F52F7B"/>
    <w:rsid w:val="00F8319C"/>
    <w:rsid w:val="00F94BEF"/>
    <w:rsid w:val="00FA20FE"/>
    <w:rsid w:val="00FC7C8B"/>
    <w:rsid w:val="00FD23D5"/>
    <w:rsid w:val="00FE7B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379"/>
    <w:pPr>
      <w:spacing w:after="200" w:line="276" w:lineRule="auto"/>
    </w:pPr>
    <w:rPr>
      <w:lang w:eastAsia="en-US"/>
    </w:rPr>
  </w:style>
  <w:style w:type="paragraph" w:styleId="Heading1">
    <w:name w:val="heading 1"/>
    <w:basedOn w:val="Normal"/>
    <w:next w:val="Normal"/>
    <w:link w:val="Heading1Char"/>
    <w:uiPriority w:val="99"/>
    <w:qFormat/>
    <w:locked/>
    <w:rsid w:val="00220C07"/>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link w:val="Heading2Char"/>
    <w:uiPriority w:val="99"/>
    <w:qFormat/>
    <w:locked/>
    <w:rsid w:val="00220C0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Heading4">
    <w:name w:val="heading 4"/>
    <w:basedOn w:val="Normal"/>
    <w:next w:val="Normal"/>
    <w:link w:val="Heading4Char"/>
    <w:uiPriority w:val="99"/>
    <w:qFormat/>
    <w:locked/>
    <w:rsid w:val="00220C07"/>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locked/>
    <w:rsid w:val="00220C07"/>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0C07"/>
    <w:rPr>
      <w:rFonts w:ascii="Cambria" w:eastAsia="Times New Roman" w:hAnsi="Cambria" w:cs="Times New Roman"/>
      <w:b/>
      <w:bCs/>
      <w:color w:val="365F91"/>
      <w:sz w:val="28"/>
      <w:szCs w:val="28"/>
      <w:lang w:val="ru-RU" w:eastAsia="en-US" w:bidi="ar-SA"/>
    </w:rPr>
  </w:style>
  <w:style w:type="character" w:customStyle="1" w:styleId="Heading2Char">
    <w:name w:val="Heading 2 Char"/>
    <w:basedOn w:val="DefaultParagraphFont"/>
    <w:link w:val="Heading2"/>
    <w:uiPriority w:val="99"/>
    <w:locked/>
    <w:rsid w:val="00220C07"/>
    <w:rPr>
      <w:rFonts w:eastAsia="Times New Roman" w:cs="Times New Roman"/>
      <w:b/>
      <w:bCs/>
      <w:sz w:val="36"/>
      <w:szCs w:val="36"/>
      <w:lang w:val="ru-RU" w:eastAsia="ru-RU" w:bidi="ar-SA"/>
    </w:rPr>
  </w:style>
  <w:style w:type="character" w:customStyle="1" w:styleId="Heading4Char">
    <w:name w:val="Heading 4 Char"/>
    <w:basedOn w:val="DefaultParagraphFont"/>
    <w:link w:val="Heading4"/>
    <w:uiPriority w:val="99"/>
    <w:semiHidden/>
    <w:locked/>
    <w:rsid w:val="00220C07"/>
    <w:rPr>
      <w:rFonts w:cs="Times New Roman"/>
      <w:b/>
      <w:bCs/>
      <w:sz w:val="28"/>
      <w:szCs w:val="28"/>
      <w:lang w:val="ru-RU" w:eastAsia="en-US" w:bidi="ar-SA"/>
    </w:rPr>
  </w:style>
  <w:style w:type="character" w:customStyle="1" w:styleId="Heading5Char">
    <w:name w:val="Heading 5 Char"/>
    <w:basedOn w:val="DefaultParagraphFont"/>
    <w:link w:val="Heading5"/>
    <w:uiPriority w:val="99"/>
    <w:semiHidden/>
    <w:locked/>
    <w:rsid w:val="00220C07"/>
    <w:rPr>
      <w:rFonts w:ascii="Calibri" w:hAnsi="Calibri" w:cs="Times New Roman"/>
      <w:b/>
      <w:bCs/>
      <w:i/>
      <w:iCs/>
      <w:sz w:val="26"/>
      <w:szCs w:val="26"/>
      <w:lang w:val="ru-RU" w:eastAsia="en-US" w:bidi="ar-SA"/>
    </w:rPr>
  </w:style>
  <w:style w:type="paragraph" w:styleId="ListParagraph">
    <w:name w:val="List Paragraph"/>
    <w:basedOn w:val="Normal"/>
    <w:uiPriority w:val="99"/>
    <w:qFormat/>
    <w:rsid w:val="004F0C75"/>
    <w:pPr>
      <w:ind w:left="720"/>
      <w:contextualSpacing/>
    </w:pPr>
  </w:style>
  <w:style w:type="paragraph" w:styleId="BodyText2">
    <w:name w:val="Body Text 2"/>
    <w:basedOn w:val="Normal"/>
    <w:link w:val="BodyText2Char"/>
    <w:uiPriority w:val="99"/>
    <w:rsid w:val="003D7BC4"/>
    <w:pPr>
      <w:spacing w:after="120" w:line="480" w:lineRule="auto"/>
    </w:pPr>
    <w:rPr>
      <w:rFonts w:ascii="Times New Roman" w:hAnsi="Times New Roman"/>
      <w:sz w:val="24"/>
      <w:szCs w:val="24"/>
      <w:lang w:eastAsia="ru-RU"/>
    </w:rPr>
  </w:style>
  <w:style w:type="character" w:customStyle="1" w:styleId="BodyText2Char">
    <w:name w:val="Body Text 2 Char"/>
    <w:basedOn w:val="DefaultParagraphFont"/>
    <w:link w:val="BodyText2"/>
    <w:uiPriority w:val="99"/>
    <w:semiHidden/>
    <w:locked/>
    <w:rsid w:val="009A7B24"/>
    <w:rPr>
      <w:rFonts w:cs="Times New Roman"/>
      <w:lang w:eastAsia="en-US"/>
    </w:rPr>
  </w:style>
  <w:style w:type="paragraph" w:styleId="Footer">
    <w:name w:val="footer"/>
    <w:basedOn w:val="Normal"/>
    <w:link w:val="FooterChar"/>
    <w:uiPriority w:val="99"/>
    <w:rsid w:val="00C62290"/>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 w:type="character" w:styleId="Hyperlink">
    <w:name w:val="Hyperlink"/>
    <w:basedOn w:val="DefaultParagraphFont"/>
    <w:uiPriority w:val="99"/>
    <w:rsid w:val="00220C07"/>
    <w:rPr>
      <w:rFonts w:ascii="Times New Roman" w:hAnsi="Times New Roman" w:cs="Times New Roman"/>
      <w:color w:val="0000FF"/>
      <w:u w:val="single"/>
    </w:rPr>
  </w:style>
  <w:style w:type="character" w:styleId="Strong">
    <w:name w:val="Strong"/>
    <w:basedOn w:val="DefaultParagraphFont"/>
    <w:uiPriority w:val="99"/>
    <w:qFormat/>
    <w:locked/>
    <w:rsid w:val="00220C07"/>
    <w:rPr>
      <w:rFonts w:ascii="Times New Roman" w:hAnsi="Times New Roman" w:cs="Times New Roman"/>
      <w:b/>
      <w:bCs/>
    </w:rPr>
  </w:style>
  <w:style w:type="paragraph" w:styleId="NormalWeb">
    <w:name w:val="Normal (Web)"/>
    <w:basedOn w:val="Normal"/>
    <w:uiPriority w:val="99"/>
    <w:rsid w:val="00220C07"/>
    <w:pPr>
      <w:spacing w:before="100" w:beforeAutospacing="1" w:after="100" w:afterAutospacing="1" w:line="240" w:lineRule="auto"/>
    </w:pPr>
    <w:rPr>
      <w:rFonts w:ascii="Times New Roman" w:eastAsia="Times New Roman" w:hAnsi="Times New Roman"/>
      <w:sz w:val="24"/>
      <w:szCs w:val="24"/>
      <w:lang w:eastAsia="ru-RU"/>
    </w:rPr>
  </w:style>
  <w:style w:type="paragraph" w:styleId="List2">
    <w:name w:val="List 2"/>
    <w:basedOn w:val="Normal"/>
    <w:uiPriority w:val="99"/>
    <w:rsid w:val="00220C07"/>
    <w:pPr>
      <w:ind w:left="566" w:hanging="283"/>
      <w:contextualSpacing/>
    </w:pPr>
  </w:style>
  <w:style w:type="paragraph" w:styleId="ListBullet2">
    <w:name w:val="List Bullet 2"/>
    <w:basedOn w:val="Normal"/>
    <w:uiPriority w:val="99"/>
    <w:rsid w:val="00220C07"/>
    <w:pPr>
      <w:tabs>
        <w:tab w:val="num" w:pos="643"/>
      </w:tabs>
      <w:ind w:left="643" w:hanging="360"/>
      <w:contextualSpacing/>
    </w:pPr>
  </w:style>
  <w:style w:type="character" w:customStyle="1" w:styleId="BodyTextChar">
    <w:name w:val="Body Text Char"/>
    <w:basedOn w:val="DefaultParagraphFont"/>
    <w:link w:val="BodyText"/>
    <w:uiPriority w:val="99"/>
    <w:locked/>
    <w:rsid w:val="00220C07"/>
    <w:rPr>
      <w:rFonts w:ascii="Calibri" w:hAnsi="Calibri" w:cs="Times New Roman"/>
      <w:sz w:val="22"/>
      <w:szCs w:val="22"/>
      <w:lang w:val="ru-RU" w:eastAsia="en-US" w:bidi="ar-SA"/>
    </w:rPr>
  </w:style>
  <w:style w:type="paragraph" w:styleId="BodyText">
    <w:name w:val="Body Text"/>
    <w:basedOn w:val="Normal"/>
    <w:link w:val="BodyTextChar"/>
    <w:uiPriority w:val="99"/>
    <w:rsid w:val="00220C07"/>
    <w:pPr>
      <w:spacing w:after="120"/>
    </w:pPr>
  </w:style>
  <w:style w:type="character" w:customStyle="1" w:styleId="BodyTextChar1">
    <w:name w:val="Body Text Char1"/>
    <w:basedOn w:val="DefaultParagraphFont"/>
    <w:link w:val="BodyText"/>
    <w:uiPriority w:val="99"/>
    <w:semiHidden/>
    <w:rsid w:val="00E54806"/>
    <w:rPr>
      <w:lang w:eastAsia="en-US"/>
    </w:rPr>
  </w:style>
  <w:style w:type="paragraph" w:customStyle="1" w:styleId="tfield">
    <w:name w:val="t_field"/>
    <w:basedOn w:val="Normal"/>
    <w:uiPriority w:val="99"/>
    <w:rsid w:val="00220C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
    <w:name w:val="text"/>
    <w:basedOn w:val="Normal"/>
    <w:uiPriority w:val="99"/>
    <w:rsid w:val="00220C07"/>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220C07"/>
    <w:rPr>
      <w:lang w:eastAsia="en-US"/>
    </w:rPr>
  </w:style>
  <w:style w:type="character" w:customStyle="1" w:styleId="apple-converted-space">
    <w:name w:val="apple-converted-space"/>
    <w:basedOn w:val="DefaultParagraphFont"/>
    <w:uiPriority w:val="99"/>
    <w:rsid w:val="00220C07"/>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289823006">
      <w:marLeft w:val="0"/>
      <w:marRight w:val="0"/>
      <w:marTop w:val="0"/>
      <w:marBottom w:val="0"/>
      <w:divBdr>
        <w:top w:val="none" w:sz="0" w:space="0" w:color="auto"/>
        <w:left w:val="none" w:sz="0" w:space="0" w:color="auto"/>
        <w:bottom w:val="none" w:sz="0" w:space="0" w:color="auto"/>
        <w:right w:val="none" w:sz="0" w:space="0" w:color="auto"/>
      </w:divBdr>
    </w:div>
    <w:div w:id="289823007">
      <w:marLeft w:val="0"/>
      <w:marRight w:val="0"/>
      <w:marTop w:val="0"/>
      <w:marBottom w:val="0"/>
      <w:divBdr>
        <w:top w:val="none" w:sz="0" w:space="0" w:color="auto"/>
        <w:left w:val="none" w:sz="0" w:space="0" w:color="auto"/>
        <w:bottom w:val="none" w:sz="0" w:space="0" w:color="auto"/>
        <w:right w:val="none" w:sz="0" w:space="0" w:color="auto"/>
      </w:divBdr>
    </w:div>
    <w:div w:id="289823008">
      <w:marLeft w:val="0"/>
      <w:marRight w:val="0"/>
      <w:marTop w:val="0"/>
      <w:marBottom w:val="0"/>
      <w:divBdr>
        <w:top w:val="none" w:sz="0" w:space="0" w:color="auto"/>
        <w:left w:val="none" w:sz="0" w:space="0" w:color="auto"/>
        <w:bottom w:val="none" w:sz="0" w:space="0" w:color="auto"/>
        <w:right w:val="none" w:sz="0" w:space="0" w:color="auto"/>
      </w:divBdr>
    </w:div>
    <w:div w:id="289823009">
      <w:marLeft w:val="0"/>
      <w:marRight w:val="0"/>
      <w:marTop w:val="0"/>
      <w:marBottom w:val="0"/>
      <w:divBdr>
        <w:top w:val="none" w:sz="0" w:space="0" w:color="auto"/>
        <w:left w:val="none" w:sz="0" w:space="0" w:color="auto"/>
        <w:bottom w:val="none" w:sz="0" w:space="0" w:color="auto"/>
        <w:right w:val="none" w:sz="0" w:space="0" w:color="auto"/>
      </w:divBdr>
    </w:div>
    <w:div w:id="289823010">
      <w:marLeft w:val="0"/>
      <w:marRight w:val="0"/>
      <w:marTop w:val="0"/>
      <w:marBottom w:val="0"/>
      <w:divBdr>
        <w:top w:val="none" w:sz="0" w:space="0" w:color="auto"/>
        <w:left w:val="none" w:sz="0" w:space="0" w:color="auto"/>
        <w:bottom w:val="none" w:sz="0" w:space="0" w:color="auto"/>
        <w:right w:val="none" w:sz="0" w:space="0" w:color="auto"/>
      </w:divBdr>
    </w:div>
    <w:div w:id="289823011">
      <w:marLeft w:val="0"/>
      <w:marRight w:val="0"/>
      <w:marTop w:val="0"/>
      <w:marBottom w:val="0"/>
      <w:divBdr>
        <w:top w:val="none" w:sz="0" w:space="0" w:color="auto"/>
        <w:left w:val="none" w:sz="0" w:space="0" w:color="auto"/>
        <w:bottom w:val="none" w:sz="0" w:space="0" w:color="auto"/>
        <w:right w:val="none" w:sz="0" w:space="0" w:color="auto"/>
      </w:divBdr>
    </w:div>
    <w:div w:id="289823012">
      <w:marLeft w:val="0"/>
      <w:marRight w:val="0"/>
      <w:marTop w:val="0"/>
      <w:marBottom w:val="0"/>
      <w:divBdr>
        <w:top w:val="none" w:sz="0" w:space="0" w:color="auto"/>
        <w:left w:val="none" w:sz="0" w:space="0" w:color="auto"/>
        <w:bottom w:val="none" w:sz="0" w:space="0" w:color="auto"/>
        <w:right w:val="none" w:sz="0" w:space="0" w:color="auto"/>
      </w:divBdr>
    </w:div>
    <w:div w:id="289823013">
      <w:marLeft w:val="0"/>
      <w:marRight w:val="0"/>
      <w:marTop w:val="0"/>
      <w:marBottom w:val="0"/>
      <w:divBdr>
        <w:top w:val="none" w:sz="0" w:space="0" w:color="auto"/>
        <w:left w:val="none" w:sz="0" w:space="0" w:color="auto"/>
        <w:bottom w:val="none" w:sz="0" w:space="0" w:color="auto"/>
        <w:right w:val="none" w:sz="0" w:space="0" w:color="auto"/>
      </w:divBdr>
    </w:div>
    <w:div w:id="289823014">
      <w:marLeft w:val="0"/>
      <w:marRight w:val="0"/>
      <w:marTop w:val="0"/>
      <w:marBottom w:val="0"/>
      <w:divBdr>
        <w:top w:val="none" w:sz="0" w:space="0" w:color="auto"/>
        <w:left w:val="none" w:sz="0" w:space="0" w:color="auto"/>
        <w:bottom w:val="none" w:sz="0" w:space="0" w:color="auto"/>
        <w:right w:val="none" w:sz="0" w:space="0" w:color="auto"/>
      </w:divBdr>
    </w:div>
    <w:div w:id="289823015">
      <w:marLeft w:val="0"/>
      <w:marRight w:val="0"/>
      <w:marTop w:val="0"/>
      <w:marBottom w:val="0"/>
      <w:divBdr>
        <w:top w:val="none" w:sz="0" w:space="0" w:color="auto"/>
        <w:left w:val="none" w:sz="0" w:space="0" w:color="auto"/>
        <w:bottom w:val="none" w:sz="0" w:space="0" w:color="auto"/>
        <w:right w:val="none" w:sz="0" w:space="0" w:color="auto"/>
      </w:divBdr>
    </w:div>
    <w:div w:id="289823016">
      <w:marLeft w:val="0"/>
      <w:marRight w:val="0"/>
      <w:marTop w:val="0"/>
      <w:marBottom w:val="0"/>
      <w:divBdr>
        <w:top w:val="none" w:sz="0" w:space="0" w:color="auto"/>
        <w:left w:val="none" w:sz="0" w:space="0" w:color="auto"/>
        <w:bottom w:val="none" w:sz="0" w:space="0" w:color="auto"/>
        <w:right w:val="none" w:sz="0" w:space="0" w:color="auto"/>
      </w:divBdr>
    </w:div>
    <w:div w:id="289823017">
      <w:marLeft w:val="0"/>
      <w:marRight w:val="0"/>
      <w:marTop w:val="0"/>
      <w:marBottom w:val="0"/>
      <w:divBdr>
        <w:top w:val="none" w:sz="0" w:space="0" w:color="auto"/>
        <w:left w:val="none" w:sz="0" w:space="0" w:color="auto"/>
        <w:bottom w:val="none" w:sz="0" w:space="0" w:color="auto"/>
        <w:right w:val="none" w:sz="0" w:space="0" w:color="auto"/>
      </w:divBdr>
    </w:div>
    <w:div w:id="289823018">
      <w:marLeft w:val="0"/>
      <w:marRight w:val="0"/>
      <w:marTop w:val="0"/>
      <w:marBottom w:val="0"/>
      <w:divBdr>
        <w:top w:val="none" w:sz="0" w:space="0" w:color="auto"/>
        <w:left w:val="none" w:sz="0" w:space="0" w:color="auto"/>
        <w:bottom w:val="none" w:sz="0" w:space="0" w:color="auto"/>
        <w:right w:val="none" w:sz="0" w:space="0" w:color="auto"/>
      </w:divBdr>
    </w:div>
    <w:div w:id="289823019">
      <w:marLeft w:val="0"/>
      <w:marRight w:val="0"/>
      <w:marTop w:val="0"/>
      <w:marBottom w:val="0"/>
      <w:divBdr>
        <w:top w:val="none" w:sz="0" w:space="0" w:color="auto"/>
        <w:left w:val="none" w:sz="0" w:space="0" w:color="auto"/>
        <w:bottom w:val="none" w:sz="0" w:space="0" w:color="auto"/>
        <w:right w:val="none" w:sz="0" w:space="0" w:color="auto"/>
      </w:divBdr>
    </w:div>
    <w:div w:id="289823020">
      <w:marLeft w:val="0"/>
      <w:marRight w:val="0"/>
      <w:marTop w:val="0"/>
      <w:marBottom w:val="0"/>
      <w:divBdr>
        <w:top w:val="none" w:sz="0" w:space="0" w:color="auto"/>
        <w:left w:val="none" w:sz="0" w:space="0" w:color="auto"/>
        <w:bottom w:val="none" w:sz="0" w:space="0" w:color="auto"/>
        <w:right w:val="none" w:sz="0" w:space="0" w:color="auto"/>
      </w:divBdr>
    </w:div>
    <w:div w:id="289823021">
      <w:marLeft w:val="0"/>
      <w:marRight w:val="0"/>
      <w:marTop w:val="0"/>
      <w:marBottom w:val="0"/>
      <w:divBdr>
        <w:top w:val="none" w:sz="0" w:space="0" w:color="auto"/>
        <w:left w:val="none" w:sz="0" w:space="0" w:color="auto"/>
        <w:bottom w:val="none" w:sz="0" w:space="0" w:color="auto"/>
        <w:right w:val="none" w:sz="0" w:space="0" w:color="auto"/>
      </w:divBdr>
    </w:div>
    <w:div w:id="289823022">
      <w:marLeft w:val="0"/>
      <w:marRight w:val="0"/>
      <w:marTop w:val="0"/>
      <w:marBottom w:val="0"/>
      <w:divBdr>
        <w:top w:val="none" w:sz="0" w:space="0" w:color="auto"/>
        <w:left w:val="none" w:sz="0" w:space="0" w:color="auto"/>
        <w:bottom w:val="none" w:sz="0" w:space="0" w:color="auto"/>
        <w:right w:val="none" w:sz="0" w:space="0" w:color="auto"/>
      </w:divBdr>
    </w:div>
    <w:div w:id="289823023">
      <w:marLeft w:val="0"/>
      <w:marRight w:val="0"/>
      <w:marTop w:val="0"/>
      <w:marBottom w:val="0"/>
      <w:divBdr>
        <w:top w:val="none" w:sz="0" w:space="0" w:color="auto"/>
        <w:left w:val="none" w:sz="0" w:space="0" w:color="auto"/>
        <w:bottom w:val="none" w:sz="0" w:space="0" w:color="auto"/>
        <w:right w:val="none" w:sz="0" w:space="0" w:color="auto"/>
      </w:divBdr>
    </w:div>
    <w:div w:id="289823024">
      <w:marLeft w:val="0"/>
      <w:marRight w:val="0"/>
      <w:marTop w:val="0"/>
      <w:marBottom w:val="0"/>
      <w:divBdr>
        <w:top w:val="none" w:sz="0" w:space="0" w:color="auto"/>
        <w:left w:val="none" w:sz="0" w:space="0" w:color="auto"/>
        <w:bottom w:val="none" w:sz="0" w:space="0" w:color="auto"/>
        <w:right w:val="none" w:sz="0" w:space="0" w:color="auto"/>
      </w:divBdr>
    </w:div>
    <w:div w:id="289823025">
      <w:marLeft w:val="0"/>
      <w:marRight w:val="0"/>
      <w:marTop w:val="0"/>
      <w:marBottom w:val="0"/>
      <w:divBdr>
        <w:top w:val="none" w:sz="0" w:space="0" w:color="auto"/>
        <w:left w:val="none" w:sz="0" w:space="0" w:color="auto"/>
        <w:bottom w:val="none" w:sz="0" w:space="0" w:color="auto"/>
        <w:right w:val="none" w:sz="0" w:space="0" w:color="auto"/>
      </w:divBdr>
    </w:div>
    <w:div w:id="289823026">
      <w:marLeft w:val="0"/>
      <w:marRight w:val="0"/>
      <w:marTop w:val="0"/>
      <w:marBottom w:val="0"/>
      <w:divBdr>
        <w:top w:val="none" w:sz="0" w:space="0" w:color="auto"/>
        <w:left w:val="none" w:sz="0" w:space="0" w:color="auto"/>
        <w:bottom w:val="none" w:sz="0" w:space="0" w:color="auto"/>
        <w:right w:val="none" w:sz="0" w:space="0" w:color="auto"/>
      </w:divBdr>
    </w:div>
    <w:div w:id="289823027">
      <w:marLeft w:val="0"/>
      <w:marRight w:val="0"/>
      <w:marTop w:val="0"/>
      <w:marBottom w:val="0"/>
      <w:divBdr>
        <w:top w:val="none" w:sz="0" w:space="0" w:color="auto"/>
        <w:left w:val="none" w:sz="0" w:space="0" w:color="auto"/>
        <w:bottom w:val="none" w:sz="0" w:space="0" w:color="auto"/>
        <w:right w:val="none" w:sz="0" w:space="0" w:color="auto"/>
      </w:divBdr>
    </w:div>
    <w:div w:id="289823028">
      <w:marLeft w:val="0"/>
      <w:marRight w:val="0"/>
      <w:marTop w:val="0"/>
      <w:marBottom w:val="0"/>
      <w:divBdr>
        <w:top w:val="none" w:sz="0" w:space="0" w:color="auto"/>
        <w:left w:val="none" w:sz="0" w:space="0" w:color="auto"/>
        <w:bottom w:val="none" w:sz="0" w:space="0" w:color="auto"/>
        <w:right w:val="none" w:sz="0" w:space="0" w:color="auto"/>
      </w:divBdr>
    </w:div>
    <w:div w:id="289823029">
      <w:marLeft w:val="0"/>
      <w:marRight w:val="0"/>
      <w:marTop w:val="0"/>
      <w:marBottom w:val="0"/>
      <w:divBdr>
        <w:top w:val="none" w:sz="0" w:space="0" w:color="auto"/>
        <w:left w:val="none" w:sz="0" w:space="0" w:color="auto"/>
        <w:bottom w:val="none" w:sz="0" w:space="0" w:color="auto"/>
        <w:right w:val="none" w:sz="0" w:space="0" w:color="auto"/>
      </w:divBdr>
    </w:div>
    <w:div w:id="289823030">
      <w:marLeft w:val="0"/>
      <w:marRight w:val="0"/>
      <w:marTop w:val="0"/>
      <w:marBottom w:val="0"/>
      <w:divBdr>
        <w:top w:val="none" w:sz="0" w:space="0" w:color="auto"/>
        <w:left w:val="none" w:sz="0" w:space="0" w:color="auto"/>
        <w:bottom w:val="none" w:sz="0" w:space="0" w:color="auto"/>
        <w:right w:val="none" w:sz="0" w:space="0" w:color="auto"/>
      </w:divBdr>
    </w:div>
    <w:div w:id="289823031">
      <w:marLeft w:val="0"/>
      <w:marRight w:val="0"/>
      <w:marTop w:val="0"/>
      <w:marBottom w:val="0"/>
      <w:divBdr>
        <w:top w:val="none" w:sz="0" w:space="0" w:color="auto"/>
        <w:left w:val="none" w:sz="0" w:space="0" w:color="auto"/>
        <w:bottom w:val="none" w:sz="0" w:space="0" w:color="auto"/>
        <w:right w:val="none" w:sz="0" w:space="0" w:color="auto"/>
      </w:divBdr>
    </w:div>
    <w:div w:id="289823032">
      <w:marLeft w:val="0"/>
      <w:marRight w:val="0"/>
      <w:marTop w:val="0"/>
      <w:marBottom w:val="0"/>
      <w:divBdr>
        <w:top w:val="none" w:sz="0" w:space="0" w:color="auto"/>
        <w:left w:val="none" w:sz="0" w:space="0" w:color="auto"/>
        <w:bottom w:val="none" w:sz="0" w:space="0" w:color="auto"/>
        <w:right w:val="none" w:sz="0" w:space="0" w:color="auto"/>
      </w:divBdr>
    </w:div>
    <w:div w:id="289823033">
      <w:marLeft w:val="0"/>
      <w:marRight w:val="0"/>
      <w:marTop w:val="0"/>
      <w:marBottom w:val="0"/>
      <w:divBdr>
        <w:top w:val="none" w:sz="0" w:space="0" w:color="auto"/>
        <w:left w:val="none" w:sz="0" w:space="0" w:color="auto"/>
        <w:bottom w:val="none" w:sz="0" w:space="0" w:color="auto"/>
        <w:right w:val="none" w:sz="0" w:space="0" w:color="auto"/>
      </w:divBdr>
    </w:div>
    <w:div w:id="289823034">
      <w:marLeft w:val="0"/>
      <w:marRight w:val="0"/>
      <w:marTop w:val="0"/>
      <w:marBottom w:val="0"/>
      <w:divBdr>
        <w:top w:val="none" w:sz="0" w:space="0" w:color="auto"/>
        <w:left w:val="none" w:sz="0" w:space="0" w:color="auto"/>
        <w:bottom w:val="none" w:sz="0" w:space="0" w:color="auto"/>
        <w:right w:val="none" w:sz="0" w:space="0" w:color="auto"/>
      </w:divBdr>
    </w:div>
    <w:div w:id="289823035">
      <w:marLeft w:val="0"/>
      <w:marRight w:val="0"/>
      <w:marTop w:val="0"/>
      <w:marBottom w:val="0"/>
      <w:divBdr>
        <w:top w:val="none" w:sz="0" w:space="0" w:color="auto"/>
        <w:left w:val="none" w:sz="0" w:space="0" w:color="auto"/>
        <w:bottom w:val="none" w:sz="0" w:space="0" w:color="auto"/>
        <w:right w:val="none" w:sz="0" w:space="0" w:color="auto"/>
      </w:divBdr>
    </w:div>
    <w:div w:id="289823036">
      <w:marLeft w:val="0"/>
      <w:marRight w:val="0"/>
      <w:marTop w:val="0"/>
      <w:marBottom w:val="0"/>
      <w:divBdr>
        <w:top w:val="none" w:sz="0" w:space="0" w:color="auto"/>
        <w:left w:val="none" w:sz="0" w:space="0" w:color="auto"/>
        <w:bottom w:val="none" w:sz="0" w:space="0" w:color="auto"/>
        <w:right w:val="none" w:sz="0" w:space="0" w:color="auto"/>
      </w:divBdr>
    </w:div>
    <w:div w:id="289823037">
      <w:marLeft w:val="0"/>
      <w:marRight w:val="0"/>
      <w:marTop w:val="0"/>
      <w:marBottom w:val="0"/>
      <w:divBdr>
        <w:top w:val="none" w:sz="0" w:space="0" w:color="auto"/>
        <w:left w:val="none" w:sz="0" w:space="0" w:color="auto"/>
        <w:bottom w:val="none" w:sz="0" w:space="0" w:color="auto"/>
        <w:right w:val="none" w:sz="0" w:space="0" w:color="auto"/>
      </w:divBdr>
    </w:div>
    <w:div w:id="289823038">
      <w:marLeft w:val="0"/>
      <w:marRight w:val="0"/>
      <w:marTop w:val="0"/>
      <w:marBottom w:val="0"/>
      <w:divBdr>
        <w:top w:val="none" w:sz="0" w:space="0" w:color="auto"/>
        <w:left w:val="none" w:sz="0" w:space="0" w:color="auto"/>
        <w:bottom w:val="none" w:sz="0" w:space="0" w:color="auto"/>
        <w:right w:val="none" w:sz="0" w:space="0" w:color="auto"/>
      </w:divBdr>
    </w:div>
    <w:div w:id="289823039">
      <w:marLeft w:val="0"/>
      <w:marRight w:val="0"/>
      <w:marTop w:val="0"/>
      <w:marBottom w:val="0"/>
      <w:divBdr>
        <w:top w:val="none" w:sz="0" w:space="0" w:color="auto"/>
        <w:left w:val="none" w:sz="0" w:space="0" w:color="auto"/>
        <w:bottom w:val="none" w:sz="0" w:space="0" w:color="auto"/>
        <w:right w:val="none" w:sz="0" w:space="0" w:color="auto"/>
      </w:divBdr>
    </w:div>
    <w:div w:id="289823040">
      <w:marLeft w:val="0"/>
      <w:marRight w:val="0"/>
      <w:marTop w:val="0"/>
      <w:marBottom w:val="0"/>
      <w:divBdr>
        <w:top w:val="none" w:sz="0" w:space="0" w:color="auto"/>
        <w:left w:val="none" w:sz="0" w:space="0" w:color="auto"/>
        <w:bottom w:val="none" w:sz="0" w:space="0" w:color="auto"/>
        <w:right w:val="none" w:sz="0" w:space="0" w:color="auto"/>
      </w:divBdr>
    </w:div>
    <w:div w:id="289823041">
      <w:marLeft w:val="0"/>
      <w:marRight w:val="0"/>
      <w:marTop w:val="0"/>
      <w:marBottom w:val="0"/>
      <w:divBdr>
        <w:top w:val="none" w:sz="0" w:space="0" w:color="auto"/>
        <w:left w:val="none" w:sz="0" w:space="0" w:color="auto"/>
        <w:bottom w:val="none" w:sz="0" w:space="0" w:color="auto"/>
        <w:right w:val="none" w:sz="0" w:space="0" w:color="auto"/>
      </w:divBdr>
    </w:div>
    <w:div w:id="289823042">
      <w:marLeft w:val="0"/>
      <w:marRight w:val="0"/>
      <w:marTop w:val="0"/>
      <w:marBottom w:val="0"/>
      <w:divBdr>
        <w:top w:val="none" w:sz="0" w:space="0" w:color="auto"/>
        <w:left w:val="none" w:sz="0" w:space="0" w:color="auto"/>
        <w:bottom w:val="none" w:sz="0" w:space="0" w:color="auto"/>
        <w:right w:val="none" w:sz="0" w:space="0" w:color="auto"/>
      </w:divBdr>
    </w:div>
    <w:div w:id="289823043">
      <w:marLeft w:val="0"/>
      <w:marRight w:val="0"/>
      <w:marTop w:val="0"/>
      <w:marBottom w:val="0"/>
      <w:divBdr>
        <w:top w:val="none" w:sz="0" w:space="0" w:color="auto"/>
        <w:left w:val="none" w:sz="0" w:space="0" w:color="auto"/>
        <w:bottom w:val="none" w:sz="0" w:space="0" w:color="auto"/>
        <w:right w:val="none" w:sz="0" w:space="0" w:color="auto"/>
      </w:divBdr>
    </w:div>
    <w:div w:id="289823044">
      <w:marLeft w:val="0"/>
      <w:marRight w:val="0"/>
      <w:marTop w:val="0"/>
      <w:marBottom w:val="0"/>
      <w:divBdr>
        <w:top w:val="none" w:sz="0" w:space="0" w:color="auto"/>
        <w:left w:val="none" w:sz="0" w:space="0" w:color="auto"/>
        <w:bottom w:val="none" w:sz="0" w:space="0" w:color="auto"/>
        <w:right w:val="none" w:sz="0" w:space="0" w:color="auto"/>
      </w:divBdr>
    </w:div>
    <w:div w:id="289823045">
      <w:marLeft w:val="0"/>
      <w:marRight w:val="0"/>
      <w:marTop w:val="0"/>
      <w:marBottom w:val="0"/>
      <w:divBdr>
        <w:top w:val="none" w:sz="0" w:space="0" w:color="auto"/>
        <w:left w:val="none" w:sz="0" w:space="0" w:color="auto"/>
        <w:bottom w:val="none" w:sz="0" w:space="0" w:color="auto"/>
        <w:right w:val="none" w:sz="0" w:space="0" w:color="auto"/>
      </w:divBdr>
    </w:div>
    <w:div w:id="2898230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www.urbia.de/static/imgs/emo/eek.gif" TargetMode="External"/><Relationship Id="rId13" Type="http://schemas.openxmlformats.org/officeDocument/2006/relationships/hyperlink" Target="https://www.goethe.de/de/spr/unt/kum/kal.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https://www.urbia.de/static/imgs/emo/cry.gi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hyperlink" Target="https://deutsch-sprechen.ru/der-verkehr/" TargetMode="External"/><Relationship Id="rId11" Type="http://schemas.openxmlformats.org/officeDocument/2006/relationships/image" Target="media/image3.png"/><Relationship Id="rId5" Type="http://schemas.openxmlformats.org/officeDocument/2006/relationships/hyperlink" Target="https://deutsch-sprechen.ru/vremena-goda/" TargetMode="External"/><Relationship Id="rId15" Type="http://schemas.openxmlformats.org/officeDocument/2006/relationships/hyperlink" Target="http://www.ranez.ru/article/print/430/" TargetMode="External"/><Relationship Id="rId10" Type="http://schemas.openxmlformats.org/officeDocument/2006/relationships/image" Target="https://www.urbia.de/static/imgs/emo/yummy.gif"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deutschlandfeste.canalblo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399</TotalTime>
  <Pages>35</Pages>
  <Words>10238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ASI3</cp:lastModifiedBy>
  <cp:revision>22</cp:revision>
  <dcterms:created xsi:type="dcterms:W3CDTF">2018-01-19T05:37:00Z</dcterms:created>
  <dcterms:modified xsi:type="dcterms:W3CDTF">2018-08-26T12:10:00Z</dcterms:modified>
</cp:coreProperties>
</file>